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74611566"/>
    <w:bookmarkEnd w:id="0"/>
    <w:p w14:paraId="5B8BF6BA" w14:textId="77777777" w:rsidR="003B77C9" w:rsidRPr="00641B6D" w:rsidRDefault="003B77C9" w:rsidP="00B36082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667832E8">
                <wp:extent cx="6585895" cy="937597"/>
                <wp:effectExtent l="0" t="19050" r="24765" b="1524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85895" cy="937597"/>
                          <a:chOff x="0" y="63618"/>
                          <a:chExt cx="6398959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556CCA03" w:rsidR="00641B6D" w:rsidRPr="00352905" w:rsidRDefault="00641B6D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69392" y="652750"/>
                              <a:ext cx="1420189" cy="44268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430D2627" w:rsidR="00641B6D" w:rsidRPr="004C6234" w:rsidRDefault="00641B6D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4C6234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Hình học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21625"/>
                            <a:ext cx="4727152" cy="773793"/>
                            <a:chOff x="1671807" y="321584"/>
                            <a:chExt cx="4898298" cy="77492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21584"/>
                              <a:ext cx="4898298" cy="774920"/>
                              <a:chOff x="1671807" y="321584"/>
                              <a:chExt cx="4898298" cy="77492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321584"/>
                                <a:ext cx="4794415" cy="774920"/>
                                <a:chOff x="1775690" y="321584"/>
                                <a:chExt cx="4794415" cy="774920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334" y="321584"/>
                                  <a:ext cx="4717771" cy="774920"/>
                                  <a:chOff x="1852334" y="321469"/>
                                  <a:chExt cx="4717771" cy="775492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334" y="321469"/>
                                    <a:ext cx="4717771" cy="775492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321562"/>
                                    <a:ext cx="3545870" cy="709976"/>
                                    <a:chOff x="2905011" y="321562"/>
                                    <a:chExt cx="3545870" cy="709976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321562"/>
                                      <a:ext cx="3527794" cy="709976"/>
                                      <a:chOff x="2923087" y="321562"/>
                                      <a:chExt cx="3527794" cy="709976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49001" y="321562"/>
                                        <a:ext cx="3401880" cy="709976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5A600C74" w:rsidR="00641B6D" w:rsidRPr="00780B64" w:rsidRDefault="00780B64" w:rsidP="00DC73B8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780B64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ĐƯỜNG THẲ</w:t>
                                          </w:r>
                                          <w:r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NG VÀ MẶT PHẲ</w:t>
                                          </w:r>
                                          <w:r w:rsidR="00641B6D" w:rsidRPr="00780B64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NG SONG SONG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00AE2991" w:rsidR="00641B6D" w:rsidRPr="00352905" w:rsidRDefault="00641B6D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18.55pt;height:73.85pt;mso-position-horizontal-relative:char;mso-position-vertical-relative:line" coordorigin=",636" coordsize="63989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556CCA03" w:rsidR="00641B6D" w:rsidRPr="00352905" w:rsidRDefault="00641B6D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➋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693;top:6527;width:14202;height:44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430D2627" w:rsidR="00641B6D" w:rsidRPr="004C6234" w:rsidRDefault="00641B6D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4C6234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Hình học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216;width:47271;height:7738" coordorigin="16718,3215" coordsize="48982,7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215;width:48983;height:7750" coordorigin="16718,3215" coordsize="48982,7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3215;width:47945;height:7750" coordorigin="17756,3215" coordsize="47944,7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3;top:3215;width:47178;height:7750" coordorigin="18523,3214" coordsize="47177,77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3;top:3214;width:47178;height:7755;visibility:visible;mso-wrap-style:square;v-text-anchor:middle" coordsize="4717771,775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" path="m,l4437128,r280643,280643l4717771,775492,,775492,,xe" fillcolor="#fffff7" stroked="f" strokeweight="1.25pt">
                          <v:fill r:id="rId8" o:title="" color2="#f0d5ff" type="pattern"/>
                          <v:path arrowok="t" o:connecttype="custom" o:connectlocs="0,0;4437128,0;4717771,280643;4717771,775492;0,775492;0,0" o:connectangles="0,0,0,0,0,0"/>
                        </v:shape>
                        <v:group id="Group 478" o:spid="_x0000_s1042" style="position:absolute;left:29050;top:3215;width:35458;height:7100" coordorigin="29050,3215" coordsize="35458,7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3215;width:35278;height:7100" coordorigin="29230,3215" coordsize="35277,7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490;top:3215;width:34018;height:71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" adj="20634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5A600C74" w:rsidR="00641B6D" w:rsidRPr="00780B64" w:rsidRDefault="00780B64" w:rsidP="00DC73B8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780B64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ĐƯỜNG THẲ</w:t>
                                    </w:r>
                                    <w:r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NG VÀ MẶT PHẲ</w:t>
                                    </w:r>
                                    <w:r w:rsidR="00641B6D" w:rsidRPr="00780B64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NG SONG SONG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00AE2991" w:rsidR="00641B6D" w:rsidRPr="00352905" w:rsidRDefault="00641B6D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641B6D" w:rsidRDefault="003B77C9" w:rsidP="00B36082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641B6D" w:rsidRPr="00531501" w:rsidRDefault="00641B6D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641B6D" w:rsidRDefault="00641B6D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641B6D" w:rsidRDefault="00641B6D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641B6D" w:rsidRPr="00531501" w:rsidRDefault="00641B6D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641B6D" w:rsidRDefault="00641B6D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641B6D" w:rsidRDefault="00641B6D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641B6D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58AF2476">
                <wp:extent cx="6436624" cy="3268913"/>
                <wp:effectExtent l="0" t="0" r="21590" b="2730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4" cy="3268913"/>
                          <a:chOff x="-22234" y="-704"/>
                          <a:chExt cx="6482337" cy="3268913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8" y="5"/>
                            <a:ext cx="6460121" cy="3268204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4A9A7BC" w14:textId="77777777" w:rsidR="00641B6D" w:rsidRPr="00220A2B" w:rsidRDefault="00641B6D" w:rsidP="00DC73B8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6F39959D" w14:textId="11B57E67" w:rsidR="00641B6D" w:rsidRPr="00780B64" w:rsidRDefault="00641B6D" w:rsidP="00DC73B8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000099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bookmarkStart w:id="1" w:name="_Hlk75662746"/>
                              <w:r w:rsidRPr="00780B6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99"/>
                                  <w:sz w:val="24"/>
                                  <w:szCs w:val="24"/>
                                </w:rPr>
                                <w:t>Vị trí tương đối của đường thẳng và mặt phẳng</w:t>
                              </w:r>
                              <w:r w:rsidR="004C623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99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4F7DEDD0" w14:textId="77777777" w:rsidR="00641B6D" w:rsidRPr="00220A2B" w:rsidRDefault="00641B6D" w:rsidP="00DC73B8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đường thẳng </w:t>
                              </w:r>
                              <w:bookmarkStart w:id="2" w:name="MTBlankEqn"/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12D729ED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6" type="#_x0000_t75" style="width:11.25pt;height:14.25pt" o:ole="">
                                    <v:imagedata r:id="rId10" o:title=""/>
                                  </v:shape>
                                  <o:OLEObject Type="Embed" ProgID="Equation.DSMT4" ShapeID="_x0000_i1026" DrawAspect="Content" ObjectID="_1687846714" r:id="rId11"/>
                                </w:object>
                              </w:r>
                              <w:bookmarkEnd w:id="2"/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mặt phẳng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6370190D">
                                  <v:shape id="_x0000_i1028" type="#_x0000_t75" style="width:20.25pt;height:20.25pt" o:ole="">
                                    <v:imagedata r:id="rId12" o:title=""/>
                                  </v:shape>
                                  <o:OLEObject Type="Embed" ProgID="Equation.DSMT4" ShapeID="_x0000_i1028" DrawAspect="Content" ObjectID="_1687846715" r:id="rId13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, ta có ba vị trí tương đối giữa chúng  là:</w:t>
                              </w:r>
                            </w:p>
                            <w:p w14:paraId="2D1911BD" w14:textId="77777777" w:rsidR="00641B6D" w:rsidRPr="00220A2B" w:rsidRDefault="00641B6D" w:rsidP="006A601F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5E7DF6A7">
                                  <v:shape id="_x0000_i1030" type="#_x0000_t75" style="width:11.25pt;height:14.25pt" o:ole="">
                                    <v:imagedata r:id="rId14" o:title=""/>
                                  </v:shape>
                                  <o:OLEObject Type="Embed" ProgID="Equation.DSMT4" ShapeID="_x0000_i1030" DrawAspect="Content" ObjectID="_1687846716" r:id="rId15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216C4E9E">
                                  <v:shape id="_x0000_i1032" type="#_x0000_t75" style="width:20.25pt;height:20.25pt" o:ole="">
                                    <v:imagedata r:id="rId16" o:title=""/>
                                  </v:shape>
                                  <o:OLEObject Type="Embed" ProgID="Equation.DSMT4" ShapeID="_x0000_i1032" DrawAspect="Content" ObjectID="_1687846717" r:id="rId17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cắt nhau tại điểm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 w:val="24"/>
                                  <w:szCs w:val="24"/>
                                </w:rPr>
                                <w:object w:dxaOrig="315" w:dyaOrig="255" w14:anchorId="5310D718">
                                  <v:shape id="_x0000_i1034" type="#_x0000_t75" style="width:15.75pt;height:12.75pt" o:ole="">
                                    <v:imagedata r:id="rId18" o:title=""/>
                                  </v:shape>
                                  <o:OLEObject Type="Embed" ProgID="Equation.DSMT4" ShapeID="_x0000_i1034" DrawAspect="Content" ObjectID="_1687846718" r:id="rId19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, kí hiêu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1500" w:dyaOrig="405" w14:anchorId="48188970">
                                  <v:shape id="_x0000_i1036" type="#_x0000_t75" style="width:75pt;height:20.25pt" o:ole="">
                                    <v:imagedata r:id="rId20" o:title=""/>
                                  </v:shape>
                                  <o:OLEObject Type="Embed" ProgID="Equation.DSMT4" ShapeID="_x0000_i1036" DrawAspect="Content" ObjectID="_1687846719" r:id="rId21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hoặc để đơn giản ta kí hiệu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1305" w:dyaOrig="405" w14:anchorId="705D5FBB">
                                  <v:shape id="_x0000_i1038" type="#_x0000_t75" style="width:65.25pt;height:20.25pt" o:ole="">
                                    <v:imagedata r:id="rId22" o:title=""/>
                                  </v:shape>
                                  <o:OLEObject Type="Embed" ProgID="Equation.DSMT4" ShapeID="_x0000_i1038" DrawAspect="Content" ObjectID="_1687846720" r:id="rId23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(h1)</w:t>
                              </w:r>
                            </w:p>
                            <w:p w14:paraId="35CA5CF2" w14:textId="77777777" w:rsidR="00641B6D" w:rsidRPr="00220A2B" w:rsidRDefault="00641B6D" w:rsidP="006A601F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492E852A">
                                  <v:shape id="_x0000_i1040" type="#_x0000_t75" style="width:11.25pt;height:14.25pt" o:ole="">
                                    <v:imagedata r:id="rId24" o:title=""/>
                                  </v:shape>
                                  <o:OLEObject Type="Embed" ProgID="Equation.DSMT4" ShapeID="_x0000_i1040" DrawAspect="Content" ObjectID="_1687846721" r:id="rId25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18B77C65">
                                  <v:shape id="_x0000_i1042" type="#_x0000_t75" style="width:20.25pt;height:20.25pt" o:ole="">
                                    <v:imagedata r:id="rId26" o:title=""/>
                                  </v:shape>
                                  <o:OLEObject Type="Embed" ProgID="Equation.DSMT4" ShapeID="_x0000_i1042" DrawAspect="Content" ObjectID="_1687846722" r:id="rId27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, kí hiệu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765" w:dyaOrig="405" w14:anchorId="522BE3E4">
                                  <v:shape id="_x0000_i1044" type="#_x0000_t75" style="width:38.25pt;height:20.25pt" o:ole="">
                                    <v:imagedata r:id="rId28" o:title=""/>
                                  </v:shape>
                                  <o:OLEObject Type="Embed" ProgID="Equation.DSMT4" ShapeID="_x0000_i1044" DrawAspect="Content" ObjectID="_1687846723" r:id="rId29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hoặc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765" w:dyaOrig="405" w14:anchorId="78D27A51">
                                  <v:shape id="_x0000_i1046" type="#_x0000_t75" style="width:38.25pt;height:20.25pt" o:ole="">
                                    <v:imagedata r:id="rId30" o:title=""/>
                                  </v:shape>
                                  <o:OLEObject Type="Embed" ProgID="Equation.DSMT4" ShapeID="_x0000_i1046" DrawAspect="Content" ObjectID="_1687846724" r:id="rId31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 h2)</w:t>
                              </w:r>
                            </w:p>
                            <w:p w14:paraId="2F5C8F39" w14:textId="19F25A52" w:rsidR="00641B6D" w:rsidRDefault="00641B6D" w:rsidP="006A601F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3DAB631F">
                                  <v:shape id="_x0000_i1048" type="#_x0000_t75" style="width:11.25pt;height:14.25pt" o:ole="">
                                    <v:imagedata r:id="rId32" o:title=""/>
                                  </v:shape>
                                  <o:OLEObject Type="Embed" ProgID="Equation.DSMT4" ShapeID="_x0000_i1048" DrawAspect="Content" ObjectID="_1687846725" r:id="rId33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nằm trong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7306731A">
                                  <v:shape id="_x0000_i1050" type="#_x0000_t75" style="width:20.25pt;height:20.25pt" o:ole="">
                                    <v:imagedata r:id="rId34" o:title=""/>
                                  </v:shape>
                                  <o:OLEObject Type="Embed" ProgID="Equation.DSMT4" ShapeID="_x0000_i1050" DrawAspect="Content" ObjectID="_1687846726" r:id="rId35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, kí hiệu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840" w:dyaOrig="405" w14:anchorId="597A9A4A">
                                  <v:shape id="_x0000_i1052" type="#_x0000_t75" style="width:42pt;height:20.25pt" o:ole="">
                                    <v:imagedata r:id="rId36" o:title=""/>
                                  </v:shape>
                                  <o:OLEObject Type="Embed" ProgID="Equation.DSMT4" ShapeID="_x0000_i1052" DrawAspect="Content" ObjectID="_1687846727" r:id="rId37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(h3)</w:t>
                              </w:r>
                            </w:p>
                            <w:p w14:paraId="017FB590" w14:textId="77777777" w:rsidR="004C6234" w:rsidRPr="00220A2B" w:rsidRDefault="004C6234" w:rsidP="004C6234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ind w:left="720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W w:w="9639" w:type="dxa"/>
                                <w:tblInd w:w="108" w:type="dxa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3289"/>
                                <w:gridCol w:w="3157"/>
                                <w:gridCol w:w="3193"/>
                              </w:tblGrid>
                              <w:tr w:rsidR="00641B6D" w:rsidRPr="00220A2B" w14:paraId="72884CD9" w14:textId="77777777" w:rsidTr="004C6234">
                                <w:trPr>
                                  <w:trHeight w:val="1590"/>
                                </w:trPr>
                                <w:tc>
                                  <w:tcPr>
                                    <w:tcW w:w="3289" w:type="dxa"/>
                                    <w:hideMark/>
                                  </w:tcPr>
                                  <w:p w14:paraId="0CEF5959" w14:textId="77777777" w:rsidR="00641B6D" w:rsidRPr="00220A2B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Calibri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1F9175E" wp14:editId="7C0258C5">
                                          <wp:extent cx="1181100" cy="1105535"/>
                                          <wp:effectExtent l="0" t="0" r="0" b="0"/>
                                          <wp:docPr id="12" name="Picture 1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81100" cy="110553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3157" w:type="dxa"/>
                                    <w:hideMark/>
                                  </w:tcPr>
                                  <w:p w14:paraId="5543646D" w14:textId="77777777" w:rsidR="00641B6D" w:rsidRPr="00220A2B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Calibri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1570932D" w14:textId="77777777" w:rsidR="00641B6D" w:rsidRPr="00220A2B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Calibri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11485DD" wp14:editId="0B603259">
                                          <wp:extent cx="1371600" cy="816610"/>
                                          <wp:effectExtent l="0" t="0" r="0" b="0"/>
                                          <wp:docPr id="36" name="Picture 3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71600" cy="81661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3193" w:type="dxa"/>
                                    <w:hideMark/>
                                  </w:tcPr>
                                  <w:p w14:paraId="1ACAD634" w14:textId="77777777" w:rsidR="00641B6D" w:rsidRPr="00220A2B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Calibri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478499E" wp14:editId="15ACE3BE">
                                          <wp:extent cx="1276350" cy="1073150"/>
                                          <wp:effectExtent l="0" t="0" r="0" b="0"/>
                                          <wp:docPr id="38" name="Picture 3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76350" cy="10731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1111909A" w14:textId="4B8CAF9A" w:rsidR="00641B6D" w:rsidRPr="00220A2B" w:rsidRDefault="00641B6D" w:rsidP="002D27C6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0033CC"/>
                                  <w:sz w:val="24"/>
                                  <w:szCs w:val="24"/>
                                </w:rPr>
                              </w:pPr>
                            </w:p>
                            <w:bookmarkEnd w:id="1"/>
                            <w:p w14:paraId="0A976DAA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641B6D" w:rsidRDefault="00641B6D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257.4pt;mso-position-horizontal-relative:char;mso-position-vertical-relative:line" coordorigin="-222,-7" coordsize="64823,32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">
                <v:shape id="Rectangle: Diagonal Corners Rounded 244" o:spid="_x0000_s1071" style="position:absolute;width:64601;height:32682;visibility:visible;mso-wrap-style:square;v-text-anchor:middle" coordsize="6460121,326820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" adj="-11796480,,5400" path="m30950,l6245040,v118786,,215081,96295,215081,215081l6460121,3237254v,17093,-13857,30950,-30950,30950l215081,3268204c96295,3268204,,3171909,,3053123l,30950c,13857,13857,,30950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0950,0;6245040,0;6460121,215081;6460121,3237254;6429171,3268204;215081,3268204;0,3053123;0,30950;30950,0" o:connectangles="0,0,0,0,0,0,0,0,0" textboxrect="0,0,6460121,3268204"/>
                  <v:textbox>
                    <w:txbxContent>
                      <w:p w14:paraId="24A9A7BC" w14:textId="77777777" w:rsidR="00641B6D" w:rsidRPr="00220A2B" w:rsidRDefault="00641B6D" w:rsidP="00DC73B8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6F39959D" w14:textId="11B57E67" w:rsidR="00641B6D" w:rsidRPr="00780B64" w:rsidRDefault="00641B6D" w:rsidP="00DC73B8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000099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220A2B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bookmarkStart w:id="3" w:name="_Hlk75662746"/>
                        <w:r w:rsidRPr="00780B64">
                          <w:rPr>
                            <w:rFonts w:ascii="Chu Van An" w:hAnsi="Chu Van An" w:cs="Chu Van An"/>
                            <w:b/>
                            <w:i/>
                            <w:color w:val="000099"/>
                            <w:sz w:val="24"/>
                            <w:szCs w:val="24"/>
                          </w:rPr>
                          <w:t>Vị trí tương đối của đường thẳng và mặt phẳng</w:t>
                        </w:r>
                        <w:r w:rsidR="004C6234">
                          <w:rPr>
                            <w:rFonts w:ascii="Chu Van An" w:hAnsi="Chu Van An" w:cs="Chu Van An"/>
                            <w:b/>
                            <w:i/>
                            <w:color w:val="000099"/>
                            <w:sz w:val="24"/>
                            <w:szCs w:val="24"/>
                          </w:rPr>
                          <w:t>:</w:t>
                        </w:r>
                      </w:p>
                      <w:p w14:paraId="4F7DEDD0" w14:textId="77777777" w:rsidR="00641B6D" w:rsidRPr="00220A2B" w:rsidRDefault="00641B6D" w:rsidP="00DC73B8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Cho đường thẳng </w:t>
                        </w:r>
                        <w:bookmarkStart w:id="4" w:name="MTBlankEqn"/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25" w:dyaOrig="285" w14:anchorId="12D729ED">
                            <v:shape id="_x0000_i1026" type="#_x0000_t75" style="width:11.25pt;height:14.25pt" o:ole="">
                              <v:imagedata r:id="rId10" o:title=""/>
                            </v:shape>
                            <o:OLEObject Type="Embed" ProgID="Equation.DSMT4" ShapeID="_x0000_i1026" DrawAspect="Content" ObjectID="_1687846714" r:id="rId41"/>
                          </w:object>
                        </w:r>
                        <w:bookmarkEnd w:id="4"/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và mặt phẳng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405" w:dyaOrig="405" w14:anchorId="6370190D">
                            <v:shape id="_x0000_i1028" type="#_x0000_t75" style="width:20.25pt;height:20.25pt" o:ole="">
                              <v:imagedata r:id="rId12" o:title=""/>
                            </v:shape>
                            <o:OLEObject Type="Embed" ProgID="Equation.DSMT4" ShapeID="_x0000_i1028" DrawAspect="Content" ObjectID="_1687846715" r:id="rId42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>, ta có ba vị trí tương đối giữa chúng  là:</w:t>
                        </w:r>
                      </w:p>
                      <w:p w14:paraId="2D1911BD" w14:textId="77777777" w:rsidR="00641B6D" w:rsidRPr="00220A2B" w:rsidRDefault="00641B6D" w:rsidP="006A601F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25" w:dyaOrig="285" w14:anchorId="5E7DF6A7">
                            <v:shape id="_x0000_i1030" type="#_x0000_t75" style="width:11.25pt;height:14.25pt" o:ole="">
                              <v:imagedata r:id="rId14" o:title=""/>
                            </v:shape>
                            <o:OLEObject Type="Embed" ProgID="Equation.DSMT4" ShapeID="_x0000_i1030" DrawAspect="Content" ObjectID="_1687846716" r:id="rId43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và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405" w:dyaOrig="405" w14:anchorId="216C4E9E">
                            <v:shape id="_x0000_i1032" type="#_x0000_t75" style="width:20.25pt;height:20.25pt" o:ole="">
                              <v:imagedata r:id="rId16" o:title=""/>
                            </v:shape>
                            <o:OLEObject Type="Embed" ProgID="Equation.DSMT4" ShapeID="_x0000_i1032" DrawAspect="Content" ObjectID="_1687846717" r:id="rId44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cắt nhau tại điểm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4"/>
                            <w:sz w:val="24"/>
                            <w:szCs w:val="24"/>
                          </w:rPr>
                          <w:object w:dxaOrig="315" w:dyaOrig="255" w14:anchorId="5310D718">
                            <v:shape id="_x0000_i1034" type="#_x0000_t75" style="width:15.75pt;height:12.75pt" o:ole="">
                              <v:imagedata r:id="rId18" o:title=""/>
                            </v:shape>
                            <o:OLEObject Type="Embed" ProgID="Equation.DSMT4" ShapeID="_x0000_i1034" DrawAspect="Content" ObjectID="_1687846718" r:id="rId45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, kí hiêu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1500" w:dyaOrig="405" w14:anchorId="48188970">
                            <v:shape id="_x0000_i1036" type="#_x0000_t75" style="width:75pt;height:20.25pt" o:ole="">
                              <v:imagedata r:id="rId20" o:title=""/>
                            </v:shape>
                            <o:OLEObject Type="Embed" ProgID="Equation.DSMT4" ShapeID="_x0000_i1036" DrawAspect="Content" ObjectID="_1687846719" r:id="rId46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hoặc để đơn giản ta kí hiệu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1305" w:dyaOrig="405" w14:anchorId="705D5FBB">
                            <v:shape id="_x0000_i1038" type="#_x0000_t75" style="width:65.25pt;height:20.25pt" o:ole="">
                              <v:imagedata r:id="rId22" o:title=""/>
                            </v:shape>
                            <o:OLEObject Type="Embed" ProgID="Equation.DSMT4" ShapeID="_x0000_i1038" DrawAspect="Content" ObjectID="_1687846720" r:id="rId47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(h1)</w:t>
                        </w:r>
                      </w:p>
                      <w:p w14:paraId="35CA5CF2" w14:textId="77777777" w:rsidR="00641B6D" w:rsidRPr="00220A2B" w:rsidRDefault="00641B6D" w:rsidP="006A601F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25" w:dyaOrig="285" w14:anchorId="492E852A">
                            <v:shape id="_x0000_i1040" type="#_x0000_t75" style="width:11.25pt;height:14.25pt" o:ole="">
                              <v:imagedata r:id="rId24" o:title=""/>
                            </v:shape>
                            <o:OLEObject Type="Embed" ProgID="Equation.DSMT4" ShapeID="_x0000_i1040" DrawAspect="Content" ObjectID="_1687846721" r:id="rId48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song song với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405" w:dyaOrig="405" w14:anchorId="18B77C65">
                            <v:shape id="_x0000_i1042" type="#_x0000_t75" style="width:20.25pt;height:20.25pt" o:ole="">
                              <v:imagedata r:id="rId26" o:title=""/>
                            </v:shape>
                            <o:OLEObject Type="Embed" ProgID="Equation.DSMT4" ShapeID="_x0000_i1042" DrawAspect="Content" ObjectID="_1687846722" r:id="rId49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, kí hiệu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765" w:dyaOrig="405" w14:anchorId="522BE3E4">
                            <v:shape id="_x0000_i1044" type="#_x0000_t75" style="width:38.25pt;height:20.25pt" o:ole="">
                              <v:imagedata r:id="rId28" o:title=""/>
                            </v:shape>
                            <o:OLEObject Type="Embed" ProgID="Equation.DSMT4" ShapeID="_x0000_i1044" DrawAspect="Content" ObjectID="_1687846723" r:id="rId50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hoặc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765" w:dyaOrig="405" w14:anchorId="78D27A51">
                            <v:shape id="_x0000_i1046" type="#_x0000_t75" style="width:38.25pt;height:20.25pt" o:ole="">
                              <v:imagedata r:id="rId30" o:title=""/>
                            </v:shape>
                            <o:OLEObject Type="Embed" ProgID="Equation.DSMT4" ShapeID="_x0000_i1046" DrawAspect="Content" ObjectID="_1687846724" r:id="rId51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( h2)</w:t>
                        </w:r>
                      </w:p>
                      <w:p w14:paraId="2F5C8F39" w14:textId="19F25A52" w:rsidR="00641B6D" w:rsidRDefault="00641B6D" w:rsidP="006A601F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25" w:dyaOrig="285" w14:anchorId="3DAB631F">
                            <v:shape id="_x0000_i1048" type="#_x0000_t75" style="width:11.25pt;height:14.25pt" o:ole="">
                              <v:imagedata r:id="rId32" o:title=""/>
                            </v:shape>
                            <o:OLEObject Type="Embed" ProgID="Equation.DSMT4" ShapeID="_x0000_i1048" DrawAspect="Content" ObjectID="_1687846725" r:id="rId52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nằm trong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405" w:dyaOrig="405" w14:anchorId="7306731A">
                            <v:shape id="_x0000_i1050" type="#_x0000_t75" style="width:20.25pt;height:20.25pt" o:ole="">
                              <v:imagedata r:id="rId34" o:title=""/>
                            </v:shape>
                            <o:OLEObject Type="Embed" ProgID="Equation.DSMT4" ShapeID="_x0000_i1050" DrawAspect="Content" ObjectID="_1687846726" r:id="rId53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, kí hiệu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840" w:dyaOrig="405" w14:anchorId="597A9A4A">
                            <v:shape id="_x0000_i1052" type="#_x0000_t75" style="width:42pt;height:20.25pt" o:ole="">
                              <v:imagedata r:id="rId36" o:title=""/>
                            </v:shape>
                            <o:OLEObject Type="Embed" ProgID="Equation.DSMT4" ShapeID="_x0000_i1052" DrawAspect="Content" ObjectID="_1687846727" r:id="rId54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(h3)</w:t>
                        </w:r>
                      </w:p>
                      <w:p w14:paraId="017FB590" w14:textId="77777777" w:rsidR="004C6234" w:rsidRPr="00220A2B" w:rsidRDefault="004C6234" w:rsidP="004C6234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ind w:left="720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9639" w:type="dxa"/>
                          <w:tblInd w:w="108" w:type="dxa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3289"/>
                          <w:gridCol w:w="3157"/>
                          <w:gridCol w:w="3193"/>
                        </w:tblGrid>
                        <w:tr w:rsidR="00641B6D" w:rsidRPr="00220A2B" w14:paraId="72884CD9" w14:textId="77777777" w:rsidTr="004C6234">
                          <w:trPr>
                            <w:trHeight w:val="1590"/>
                          </w:trPr>
                          <w:tc>
                            <w:tcPr>
                              <w:tcW w:w="3289" w:type="dxa"/>
                              <w:hideMark/>
                            </w:tcPr>
                            <w:p w14:paraId="0CEF5959" w14:textId="77777777" w:rsidR="00641B6D" w:rsidRPr="00220A2B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Calibri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F9175E" wp14:editId="7C0258C5">
                                    <wp:extent cx="1181100" cy="1105535"/>
                                    <wp:effectExtent l="0" t="0" r="0" b="0"/>
                                    <wp:docPr id="12" name="Picture 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81100" cy="11055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3157" w:type="dxa"/>
                              <w:hideMark/>
                            </w:tcPr>
                            <w:p w14:paraId="5543646D" w14:textId="77777777" w:rsidR="00641B6D" w:rsidRPr="00220A2B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Calibri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</w:p>
                            <w:p w14:paraId="1570932D" w14:textId="77777777" w:rsidR="00641B6D" w:rsidRPr="00220A2B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Calibri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11485DD" wp14:editId="0B603259">
                                    <wp:extent cx="1371600" cy="816610"/>
                                    <wp:effectExtent l="0" t="0" r="0" b="0"/>
                                    <wp:docPr id="36" name="Picture 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71600" cy="81661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3193" w:type="dxa"/>
                              <w:hideMark/>
                            </w:tcPr>
                            <w:p w14:paraId="1ACAD634" w14:textId="77777777" w:rsidR="00641B6D" w:rsidRPr="00220A2B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Calibri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478499E" wp14:editId="15ACE3BE">
                                    <wp:extent cx="1276350" cy="1073150"/>
                                    <wp:effectExtent l="0" t="0" r="0" b="0"/>
                                    <wp:docPr id="38" name="Picture 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76350" cy="10731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1111909A" w14:textId="4B8CAF9A" w:rsidR="00641B6D" w:rsidRPr="00220A2B" w:rsidRDefault="00641B6D" w:rsidP="002D27C6">
                        <w:pPr>
                          <w:spacing w:line="256" w:lineRule="auto"/>
                          <w:rPr>
                            <w:rFonts w:ascii="Chu Van An" w:hAnsi="Chu Van An" w:cs="Chu Van An"/>
                            <w:i/>
                            <w:iCs/>
                            <w:color w:val="0033CC"/>
                            <w:sz w:val="24"/>
                            <w:szCs w:val="24"/>
                          </w:rPr>
                        </w:pPr>
                      </w:p>
                      <w:bookmarkEnd w:id="3"/>
                      <w:p w14:paraId="0A976DAA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641B6D" w:rsidRDefault="00641B6D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85527A6" w14:textId="78F104C7" w:rsidR="0036092E" w:rsidRPr="00641B6D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45C24" wp14:editId="0D679C5E">
                <wp:extent cx="6443476" cy="2857501"/>
                <wp:effectExtent l="0" t="0" r="14605" b="19050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857501"/>
                          <a:chOff x="-6836" y="-11"/>
                          <a:chExt cx="6443476" cy="2621561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1"/>
                            <a:ext cx="6436640" cy="2621549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C81F78" w14:textId="4DB33ED8" w:rsidR="00641B6D" w:rsidRPr="00DC73B8" w:rsidRDefault="00641B6D" w:rsidP="00A126C1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DC73B8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84E1276" w14:textId="53E98604" w:rsidR="00641B6D" w:rsidRPr="00344567" w:rsidRDefault="00641B6D" w:rsidP="002D27C6">
                              <w:pPr>
                                <w:spacing w:line="256" w:lineRule="auto"/>
                                <w:rPr>
                                  <w:i/>
                                  <w:iCs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DC73B8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C73B8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bookmarkStart w:id="5" w:name="_Hlk75663587"/>
                              <w:r w:rsidRPr="00780B6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99"/>
                                  <w:sz w:val="24"/>
                                  <w:szCs w:val="24"/>
                                </w:rPr>
                                <w:t xml:space="preserve">Tính chất: </w:t>
                              </w:r>
                            </w:p>
                            <w:tbl>
                              <w:tblPr>
                                <w:tblW w:w="0" w:type="auto"/>
                                <w:tblInd w:w="108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42"/>
                                <w:gridCol w:w="4229"/>
                              </w:tblGrid>
                              <w:tr w:rsidR="00641B6D" w:rsidRPr="00DC73B8" w14:paraId="591B6F69" w14:textId="77777777" w:rsidTr="00DC73B8">
                                <w:trPr>
                                  <w:trHeight w:val="2380"/>
                                </w:trPr>
                                <w:tc>
                                  <w:tcPr>
                                    <w:tcW w:w="5364" w:type="dxa"/>
                                  </w:tcPr>
                                  <w:bookmarkEnd w:id="5"/>
                                  <w:p w14:paraId="26CB4174" w14:textId="45DCB313" w:rsidR="00641B6D" w:rsidRPr="00DC73B8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Định lý</w:t>
                                    </w:r>
                                    <w:r w:rsidRPr="00DC73B8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DC73B8">
                                      <w:rPr>
                                        <w:rFonts w:ascii="Yu Gothic" w:eastAsia="Yu Gothic" w:hAnsi="Yu Gothic" w:cs="Chu Van An" w:hint="eastAsia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➊</w:t>
                                    </w:r>
                                    <w:r w:rsidRPr="00DC73B8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5E9ABAB5" w14:textId="77777777" w:rsidR="00641B6D" w:rsidRPr="00DC73B8" w:rsidRDefault="00641B6D" w:rsidP="006A601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Nếu đường thẳng </w:t>
                                    </w:r>
                                    <w:r w:rsidRPr="00DC73B8">
                                      <w:rPr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681CAB0D">
                                        <v:shape id="_x0000_i1054" type="#_x0000_t75" style="width:11.25pt;height:14.25pt" o:ole="">
                                          <v:imagedata r:id="rId55" o:title=""/>
                                        </v:shape>
                                        <o:OLEObject Type="Embed" ProgID="Equation.DSMT4" ShapeID="_x0000_i1054" DrawAspect="Content" ObjectID="_1687846728" r:id="rId56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không nằm trong mặt phẳng </w:t>
                                    </w:r>
                                    <w:r w:rsidRPr="00DC73B8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2EDAEE43">
                                        <v:shape id="_x0000_i1056" type="#_x0000_t75" style="width:20.25pt;height:20.25pt" o:ole="">
                                          <v:imagedata r:id="rId57" o:title=""/>
                                        </v:shape>
                                        <o:OLEObject Type="Embed" ProgID="Equation.DSMT4" ShapeID="_x0000_i1056" DrawAspect="Content" ObjectID="_1687846729" r:id="rId58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DC73B8">
                                      <w:rPr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1FF34055">
                                        <v:shape id="_x0000_i1058" type="#_x0000_t75" style="width:11.25pt;height:14.25pt" o:ole="">
                                          <v:imagedata r:id="rId59" o:title=""/>
                                        </v:shape>
                                        <o:OLEObject Type="Embed" ProgID="Equation.DSMT4" ShapeID="_x0000_i1058" DrawAspect="Content" ObjectID="_1687846730" r:id="rId60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đường thẳng </w:t>
                                    </w:r>
                                    <w:r w:rsidRPr="00DC73B8">
                                      <w:rPr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85" w:dyaOrig="285" w14:anchorId="51F7B500">
                                        <v:shape id="_x0000_i1060" type="#_x0000_t75" style="width:14.25pt;height:14.25pt" o:ole="">
                                          <v:imagedata r:id="rId61" o:title=""/>
                                        </v:shape>
                                        <o:OLEObject Type="Embed" ProgID="Equation.DSMT4" ShapeID="_x0000_i1060" DrawAspect="Content" ObjectID="_1687846731" r:id="rId62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nằn trong </w:t>
                                    </w:r>
                                    <w:r w:rsidRPr="00DC73B8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26E79CB7">
                                        <v:shape id="_x0000_i1062" type="#_x0000_t75" style="width:20.25pt;height:20.25pt" o:ole="">
                                          <v:imagedata r:id="rId63" o:title=""/>
                                        </v:shape>
                                        <o:OLEObject Type="Embed" ProgID="Equation.DSMT4" ShapeID="_x0000_i1062" DrawAspect="Content" ObjectID="_1687846732" r:id="rId64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thì </w:t>
                                    </w:r>
                                    <w:r w:rsidRPr="00DC73B8">
                                      <w:rPr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1E73D88C">
                                        <v:shape id="_x0000_i1064" type="#_x0000_t75" style="width:11.25pt;height:14.25pt" o:ole="">
                                          <v:imagedata r:id="rId65" o:title=""/>
                                        </v:shape>
                                        <o:OLEObject Type="Embed" ProgID="Equation.DSMT4" ShapeID="_x0000_i1064" DrawAspect="Content" ObjectID="_1687846733" r:id="rId66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</w:t>
                                    </w:r>
                                    <w:r w:rsidRPr="00DC73B8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5D4731F3">
                                        <v:shape id="_x0000_i1066" type="#_x0000_t75" style="width:20.25pt;height:20.25pt" o:ole="">
                                          <v:imagedata r:id="rId67" o:title=""/>
                                        </v:shape>
                                        <o:OLEObject Type="Embed" ProgID="Equation.DSMT4" ShapeID="_x0000_i1066" DrawAspect="Content" ObjectID="_1687846734" r:id="rId68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70F99B1A" w14:textId="77777777" w:rsidR="00641B6D" w:rsidRPr="00DC73B8" w:rsidRDefault="00641B6D" w:rsidP="006A601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DC73B8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Vậy </w:t>
                                    </w:r>
                                    <w:r w:rsidRPr="00DC73B8">
                                      <w:rPr>
                                        <w:position w:val="-54"/>
                                        <w:sz w:val="24"/>
                                        <w:szCs w:val="24"/>
                                      </w:rPr>
                                      <w:object w:dxaOrig="2040" w:dyaOrig="1200" w14:anchorId="0F540EDF">
                                        <v:shape id="_x0000_i1068" type="#_x0000_t75" style="width:102pt;height:60pt" o:ole="">
                                          <v:imagedata r:id="rId69" o:title=""/>
                                        </v:shape>
                                        <o:OLEObject Type="Embed" ProgID="Equation.DSMT4" ShapeID="_x0000_i1068" DrawAspect="Content" ObjectID="_1687846735" r:id="rId70"/>
                                      </w:object>
                                    </w:r>
                                  </w:p>
                                  <w:p w14:paraId="32C01D1F" w14:textId="77777777" w:rsidR="00641B6D" w:rsidRPr="00DC73B8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43" w:type="dxa"/>
                                    <w:vAlign w:val="center"/>
                                    <w:hideMark/>
                                  </w:tcPr>
                                  <w:p w14:paraId="0F29FEAA" w14:textId="77777777" w:rsidR="00641B6D" w:rsidRPr="00DC73B8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DC73B8">
                                      <w:rPr>
                                        <w:rFonts w:eastAsia="Calibri" w:cs="Times New Rom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C8DFD11" wp14:editId="0DBA702F">
                                          <wp:extent cx="1558724" cy="1219200"/>
                                          <wp:effectExtent l="0" t="0" r="0" b="0"/>
                                          <wp:docPr id="2124572864" name="Picture 212457286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60442" cy="122054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6FDF711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641B6D" w:rsidRDefault="00641B6D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225pt;mso-position-horizontal-relative:char;mso-position-vertical-relative:line" coordorigin="-68" coordsize="64434,26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">
                <v:shape id="Rectangle: Diagonal Corners Rounded 249" o:spid="_x0000_s1076" style="position:absolute;width:64366;height:26215;visibility:visible;mso-wrap-style:square;v-text-anchor:middle" coordsize="6436640,26215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" adj="-11796480,,5400" path="m24826,l6283935,v84337,,152705,68368,152705,152705l6436640,2596723v,13711,-11115,24826,-24826,24826l152705,2621549c68368,2621549,,2553181,,2468844l,24826c,11115,11115,,24826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4826,0;6283935,0;6436640,152705;6436640,2596723;6411814,2621549;152705,2621549;0,2468844;0,24826;24826,0" o:connectangles="0,0,0,0,0,0,0,0,0" textboxrect="0,0,6436640,2621549"/>
                  <v:textbox>
                    <w:txbxContent>
                      <w:p w14:paraId="33C81F78" w14:textId="4DB33ED8" w:rsidR="00641B6D" w:rsidRPr="00DC73B8" w:rsidRDefault="00641B6D" w:rsidP="00A126C1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DC73B8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84E1276" w14:textId="53E98604" w:rsidR="00641B6D" w:rsidRPr="00344567" w:rsidRDefault="00641B6D" w:rsidP="002D27C6">
                        <w:pPr>
                          <w:spacing w:line="256" w:lineRule="auto"/>
                          <w:rPr>
                            <w:i/>
                            <w:iCs/>
                            <w:color w:val="0033CC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DC73B8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C73B8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bookmarkStart w:id="6" w:name="_Hlk75663587"/>
                        <w:r w:rsidRPr="00780B64">
                          <w:rPr>
                            <w:rFonts w:ascii="Chu Van An" w:hAnsi="Chu Van An" w:cs="Chu Van An"/>
                            <w:b/>
                            <w:i/>
                            <w:color w:val="000099"/>
                            <w:sz w:val="24"/>
                            <w:szCs w:val="24"/>
                          </w:rPr>
                          <w:t xml:space="preserve">Tính chất: </w:t>
                        </w:r>
                      </w:p>
                      <w:tbl>
                        <w:tblPr>
                          <w:tblW w:w="0" w:type="auto"/>
                          <w:tblInd w:w="108" w:type="dxa"/>
                          <w:tblLook w:val="04A0" w:firstRow="1" w:lastRow="0" w:firstColumn="1" w:lastColumn="0" w:noHBand="0" w:noVBand="1"/>
                        </w:tblPr>
                        <w:tblGrid>
                          <w:gridCol w:w="5342"/>
                          <w:gridCol w:w="4229"/>
                        </w:tblGrid>
                        <w:tr w:rsidR="00641B6D" w:rsidRPr="00DC73B8" w14:paraId="591B6F69" w14:textId="77777777" w:rsidTr="00DC73B8">
                          <w:trPr>
                            <w:trHeight w:val="2380"/>
                          </w:trPr>
                          <w:tc>
                            <w:tcPr>
                              <w:tcW w:w="5364" w:type="dxa"/>
                            </w:tcPr>
                            <w:bookmarkEnd w:id="6"/>
                            <w:p w14:paraId="26CB4174" w14:textId="45DCB313" w:rsidR="00641B6D" w:rsidRPr="00DC73B8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 xml:space="preserve"> Định lý</w:t>
                              </w:r>
                              <w:r w:rsidRPr="00DC73B8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DC73B8">
                                <w:rPr>
                                  <w:rFonts w:ascii="Yu Gothic" w:eastAsia="Yu Gothic" w:hAnsi="Yu Gothic" w:cs="Chu Van An" w:hint="eastAsia"/>
                                  <w:color w:val="0033CC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DC73B8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5E9ABAB5" w14:textId="77777777" w:rsidR="00641B6D" w:rsidRPr="00DC73B8" w:rsidRDefault="00641B6D" w:rsidP="006A601F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Nếu đường thẳng </w:t>
                              </w:r>
                              <w:r w:rsidRPr="00DC73B8">
                                <w:rPr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681CAB0D">
                                  <v:shape id="_x0000_i1054" type="#_x0000_t75" style="width:11.25pt;height:14.25pt" o:ole="">
                                    <v:imagedata r:id="rId55" o:title=""/>
                                  </v:shape>
                                  <o:OLEObject Type="Embed" ProgID="Equation.DSMT4" ShapeID="_x0000_i1054" DrawAspect="Content" ObjectID="_1687846728" r:id="rId72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không nằm trong mặt phẳng </w:t>
                              </w:r>
                              <w:r w:rsidRPr="00DC73B8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2EDAEE43">
                                  <v:shape id="_x0000_i1056" type="#_x0000_t75" style="width:20.25pt;height:20.25pt" o:ole="">
                                    <v:imagedata r:id="rId57" o:title=""/>
                                  </v:shape>
                                  <o:OLEObject Type="Embed" ProgID="Equation.DSMT4" ShapeID="_x0000_i1056" DrawAspect="Content" ObjectID="_1687846729" r:id="rId73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DC73B8">
                                <w:rPr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1FF34055">
                                  <v:shape id="_x0000_i1058" type="#_x0000_t75" style="width:11.25pt;height:14.25pt" o:ole="">
                                    <v:imagedata r:id="rId59" o:title=""/>
                                  </v:shape>
                                  <o:OLEObject Type="Embed" ProgID="Equation.DSMT4" ShapeID="_x0000_i1058" DrawAspect="Content" ObjectID="_1687846730" r:id="rId74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đường thẳng </w:t>
                              </w:r>
                              <w:r w:rsidRPr="00DC73B8">
                                <w:rPr>
                                  <w:position w:val="-6"/>
                                  <w:sz w:val="24"/>
                                  <w:szCs w:val="24"/>
                                </w:rPr>
                                <w:object w:dxaOrig="285" w:dyaOrig="285" w14:anchorId="51F7B500">
                                  <v:shape id="_x0000_i1060" type="#_x0000_t75" style="width:14.25pt;height:14.25pt" o:ole="">
                                    <v:imagedata r:id="rId61" o:title=""/>
                                  </v:shape>
                                  <o:OLEObject Type="Embed" ProgID="Equation.DSMT4" ShapeID="_x0000_i1060" DrawAspect="Content" ObjectID="_1687846731" r:id="rId75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nằn trong </w:t>
                              </w:r>
                              <w:r w:rsidRPr="00DC73B8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26E79CB7">
                                  <v:shape id="_x0000_i1062" type="#_x0000_t75" style="width:20.25pt;height:20.25pt" o:ole="">
                                    <v:imagedata r:id="rId63" o:title=""/>
                                  </v:shape>
                                  <o:OLEObject Type="Embed" ProgID="Equation.DSMT4" ShapeID="_x0000_i1062" DrawAspect="Content" ObjectID="_1687846732" r:id="rId76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thì </w:t>
                              </w:r>
                              <w:r w:rsidRPr="00DC73B8">
                                <w:rPr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1E73D88C">
                                  <v:shape id="_x0000_i1064" type="#_x0000_t75" style="width:11.25pt;height:14.25pt" o:ole="">
                                    <v:imagedata r:id="rId65" o:title=""/>
                                  </v:shape>
                                  <o:OLEObject Type="Embed" ProgID="Equation.DSMT4" ShapeID="_x0000_i1064" DrawAspect="Content" ObjectID="_1687846733" r:id="rId77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</w:t>
                              </w:r>
                              <w:r w:rsidRPr="00DC73B8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5D4731F3">
                                  <v:shape id="_x0000_i1066" type="#_x0000_t75" style="width:20.25pt;height:20.25pt" o:ole="">
                                    <v:imagedata r:id="rId67" o:title=""/>
                                  </v:shape>
                                  <o:OLEObject Type="Embed" ProgID="Equation.DSMT4" ShapeID="_x0000_i1066" DrawAspect="Content" ObjectID="_1687846734" r:id="rId78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0F99B1A" w14:textId="77777777" w:rsidR="00641B6D" w:rsidRPr="00DC73B8" w:rsidRDefault="00641B6D" w:rsidP="006A601F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Vậy </w:t>
                              </w:r>
                              <w:r w:rsidRPr="00DC73B8">
                                <w:rPr>
                                  <w:position w:val="-54"/>
                                  <w:sz w:val="24"/>
                                  <w:szCs w:val="24"/>
                                </w:rPr>
                                <w:object w:dxaOrig="2040" w:dyaOrig="1200" w14:anchorId="0F540EDF">
                                  <v:shape id="_x0000_i1068" type="#_x0000_t75" style="width:102pt;height:60pt" o:ole="">
                                    <v:imagedata r:id="rId69" o:title=""/>
                                  </v:shape>
                                  <o:OLEObject Type="Embed" ProgID="Equation.DSMT4" ShapeID="_x0000_i1068" DrawAspect="Content" ObjectID="_1687846735" r:id="rId79"/>
                                </w:object>
                              </w:r>
                            </w:p>
                            <w:p w14:paraId="32C01D1F" w14:textId="77777777" w:rsidR="00641B6D" w:rsidRPr="00DC73B8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243" w:type="dxa"/>
                              <w:vAlign w:val="center"/>
                              <w:hideMark/>
                            </w:tcPr>
                            <w:p w14:paraId="0F29FEAA" w14:textId="77777777" w:rsidR="00641B6D" w:rsidRPr="00DC73B8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eastAsia="Calibri" w:cs="Times New Rom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C8DFD11" wp14:editId="0DBA702F">
                                    <wp:extent cx="1558724" cy="1219200"/>
                                    <wp:effectExtent l="0" t="0" r="0" b="0"/>
                                    <wp:docPr id="2124572864" name="Picture 21245728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60442" cy="122054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6FDF711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641B6D" w:rsidRDefault="00641B6D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1514BE4" w14:textId="36D93E93" w:rsidR="0036092E" w:rsidRPr="00641B6D" w:rsidRDefault="0036092E" w:rsidP="0036092E">
      <w:pPr>
        <w:rPr>
          <w:rFonts w:ascii="Chu Van An" w:hAnsi="Chu Van An" w:cs="Chu Van An"/>
          <w:sz w:val="24"/>
          <w:szCs w:val="24"/>
        </w:rPr>
      </w:pPr>
    </w:p>
    <w:p w14:paraId="47425196" w14:textId="4205E0F2" w:rsidR="003B77C9" w:rsidRDefault="0036092E" w:rsidP="0036092E">
      <w:pPr>
        <w:ind w:firstLine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AB43EAE" wp14:editId="6B8E0C6B">
                <wp:extent cx="6443476" cy="4476751"/>
                <wp:effectExtent l="0" t="0" r="14605" b="19050"/>
                <wp:docPr id="212457281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4476751"/>
                          <a:chOff x="-6836" y="-11"/>
                          <a:chExt cx="6443476" cy="4107112"/>
                        </a:xfrm>
                      </wpg:grpSpPr>
                      <wps:wsp>
                        <wps:cNvPr id="2124572816" name="Rectangle: Diagonal Corners Rounded 249"/>
                        <wps:cNvSpPr/>
                        <wps:spPr>
                          <a:xfrm>
                            <a:off x="0" y="3"/>
                            <a:ext cx="6436640" cy="4107098"/>
                          </a:xfrm>
                          <a:prstGeom prst="round2DiagRect">
                            <a:avLst>
                              <a:gd name="adj1" fmla="val 947"/>
                              <a:gd name="adj2" fmla="val 2402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813E1F5" w14:textId="77777777" w:rsidR="00641B6D" w:rsidRPr="0036092E" w:rsidRDefault="00641B6D" w:rsidP="0036092E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36092E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tbl>
                              <w:tblPr>
                                <w:tblW w:w="11077" w:type="dxa"/>
                                <w:tblInd w:w="108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33"/>
                                <w:gridCol w:w="7055"/>
                                <w:gridCol w:w="126"/>
                                <w:gridCol w:w="2436"/>
                                <w:gridCol w:w="1427"/>
                              </w:tblGrid>
                              <w:tr w:rsidR="00641B6D" w:rsidRPr="0036092E" w14:paraId="554F9FDC" w14:textId="77777777" w:rsidTr="007E00E9">
                                <w:trPr>
                                  <w:gridAfter w:val="1"/>
                                  <w:wAfter w:w="1427" w:type="dxa"/>
                                </w:trPr>
                                <w:tc>
                                  <w:tcPr>
                                    <w:tcW w:w="7214" w:type="dxa"/>
                                    <w:gridSpan w:val="3"/>
                                    <w:hideMark/>
                                  </w:tcPr>
                                  <w:p w14:paraId="1AA1B658" w14:textId="25EC5E9D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Định lý</w: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36092E">
                                      <w:rPr>
                                        <w:rFonts w:ascii="Yu Gothic" w:eastAsia="Yu Gothic" w:hAnsi="Yu Gothic" w:cs="Chu Van An" w:hint="eastAsia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➋</w: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5EFACFB3" w14:textId="77777777" w:rsidR="00F42325" w:rsidRPr="00F42325" w:rsidRDefault="00641B6D" w:rsidP="006A601F">
                                    <w:pPr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Cho đường thẳng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6ABBABDF">
                                        <v:shape id="_x0000_i1070" type="#_x0000_t75" style="width:11.25pt;height:14.25pt" o:ole="">
                                          <v:imagedata r:id="rId80" o:title=""/>
                                        </v:shape>
                                        <o:OLEObject Type="Embed" ProgID="Equation.DSMT4" ShapeID="_x0000_i1070" DrawAspect="Content" ObjectID="_1687846736" r:id="rId81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mặt phẳng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3CBD7430">
                                        <v:shape id="_x0000_i1072" type="#_x0000_t75" style="width:20.25pt;height:20.25pt" o:ole="">
                                          <v:imagedata r:id="rId82" o:title=""/>
                                        </v:shape>
                                        <o:OLEObject Type="Embed" ProgID="Equation.DSMT4" ShapeID="_x0000_i1072" DrawAspect="Content" ObjectID="_1687846737" r:id="rId83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. Nếu mặt phẳng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4B1F17AC">
                                        <v:shape id="_x0000_i1074" type="#_x0000_t75" style="width:20.25pt;height:20.25pt" o:ole="">
                                          <v:imagedata r:id="rId84" o:title=""/>
                                        </v:shape>
                                        <o:OLEObject Type="Embed" ProgID="Equation.DSMT4" ShapeID="_x0000_i1074" DrawAspect="Content" ObjectID="_1687846738" r:id="rId85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đi qua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02DC1135">
                                        <v:shape id="_x0000_i1076" type="#_x0000_t75" style="width:11.25pt;height:14.25pt" o:ole="">
                                          <v:imagedata r:id="rId86" o:title=""/>
                                        </v:shape>
                                        <o:OLEObject Type="Embed" ProgID="Equation.DSMT4" ShapeID="_x0000_i1076" DrawAspect="Content" ObjectID="_1687846739" r:id="rId87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cắt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4F8CCB0F">
                                        <v:shape id="_x0000_i1078" type="#_x0000_t75" style="width:20.25pt;height:20.25pt" o:ole="">
                                          <v:imagedata r:id="rId88" o:title=""/>
                                        </v:shape>
                                        <o:OLEObject Type="Embed" ProgID="Equation.DSMT4" ShapeID="_x0000_i1078" DrawAspect="Content" ObjectID="_1687846740" r:id="rId89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theo giao tuyến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85" w:dyaOrig="285" w14:anchorId="6756F01E">
                                        <v:shape id="_x0000_i1080" type="#_x0000_t75" style="width:14.25pt;height:14.25pt" o:ole="">
                                          <v:imagedata r:id="rId90" o:title=""/>
                                        </v:shape>
                                        <o:OLEObject Type="Embed" ProgID="Equation.DSMT4" ShapeID="_x0000_i1080" DrawAspect="Content" ObjectID="_1687846741" r:id="rId91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615" w:dyaOrig="315" w14:anchorId="0D468E6F">
                                        <v:shape id="_x0000_i1082" type="#_x0000_t75" style="width:30.75pt;height:15.75pt" o:ole="">
                                          <v:imagedata r:id="rId92" o:title=""/>
                                        </v:shape>
                                        <o:OLEObject Type="Embed" ProgID="Equation.DSMT4" ShapeID="_x0000_i1082" DrawAspect="Content" ObjectID="_1687846742" r:id="rId93"/>
                                      </w:object>
                                    </w:r>
                                  </w:p>
                                  <w:p w14:paraId="64EE7D28" w14:textId="2E391581" w:rsidR="00641B6D" w:rsidRPr="0036092E" w:rsidRDefault="00641B6D" w:rsidP="006A601F">
                                    <w:pPr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Vậy </w:t>
                                    </w:r>
                                    <w:r w:rsidRPr="0036092E">
                                      <w:rPr>
                                        <w:position w:val="-56"/>
                                        <w:sz w:val="24"/>
                                        <w:szCs w:val="24"/>
                                      </w:rPr>
                                      <w:object w:dxaOrig="2475" w:dyaOrig="1245" w14:anchorId="66D30280">
                                        <v:shape id="_x0000_i1084" type="#_x0000_t75" style="width:123.75pt;height:62.25pt" o:ole="">
                                          <v:imagedata r:id="rId94" o:title=""/>
                                        </v:shape>
                                        <o:OLEObject Type="Embed" ProgID="Equation.DSMT4" ShapeID="_x0000_i1084" DrawAspect="Content" ObjectID="_1687846743" r:id="rId95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</w:tc>
                                <w:tc>
                                  <w:tcPr>
                                    <w:tcW w:w="2436" w:type="dxa"/>
                                    <w:vAlign w:val="center"/>
                                    <w:hideMark/>
                                  </w:tcPr>
                                  <w:p w14:paraId="2C445A79" w14:textId="77777777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eastAsia="Calibri" w:cs="Times New Rom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7C9096B" wp14:editId="7317B215">
                                          <wp:extent cx="1188977" cy="866775"/>
                                          <wp:effectExtent l="0" t="0" r="0" b="0"/>
                                          <wp:docPr id="10" name="Picture 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9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93828" cy="87031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641B6D" w:rsidRPr="0036092E" w14:paraId="62157537" w14:textId="77777777" w:rsidTr="00F42325">
                                <w:trPr>
                                  <w:gridBefore w:val="1"/>
                                  <w:wBefore w:w="33" w:type="dxa"/>
                                  <w:trHeight w:val="2328"/>
                                </w:trPr>
                                <w:tc>
                                  <w:tcPr>
                                    <w:tcW w:w="7055" w:type="dxa"/>
                                  </w:tcPr>
                                  <w:p w14:paraId="75D45E95" w14:textId="01B886A4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 w:val="24"/>
                                        <w:szCs w:val="24"/>
                                      </w:rPr>
                                      <w:t> </w: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31"/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t>Hệ quả:</w:t>
                                    </w:r>
                                  </w:p>
                                  <w:p w14:paraId="6F3D7442" w14:textId="77777777" w:rsidR="00641B6D" w:rsidRPr="0036092E" w:rsidRDefault="00641B6D" w:rsidP="006A601F">
                                    <w:pPr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Nếu hai mặt phẳng phân biệt cùng song song với một đường thẳng thì giao tuyến của chúng ( nếu có) cũng song song với đường thẳng đó.</w:t>
                                    </w:r>
                                  </w:p>
                                  <w:p w14:paraId="2B6C5A7D" w14:textId="13E3101D" w:rsidR="00641B6D" w:rsidRPr="007E00E9" w:rsidRDefault="00641B6D" w:rsidP="006A601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Vậy </w:t>
                                    </w:r>
                                    <w:r w:rsidRPr="0036092E">
                                      <w:rPr>
                                        <w:position w:val="-56"/>
                                        <w:sz w:val="24"/>
                                        <w:szCs w:val="24"/>
                                      </w:rPr>
                                      <w:object w:dxaOrig="2475" w:dyaOrig="1245" w14:anchorId="100047EF">
                                        <v:shape id="_x0000_i1086" type="#_x0000_t75" style="width:123.75pt;height:62.25pt" o:ole="">
                                          <v:imagedata r:id="rId97" o:title=""/>
                                        </v:shape>
                                        <o:OLEObject Type="Embed" ProgID="Equation.DSMT4" ShapeID="_x0000_i1086" DrawAspect="Content" ObjectID="_1687846744" r:id="rId98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3989" w:type="dxa"/>
                                    <w:gridSpan w:val="3"/>
                                    <w:vAlign w:val="center"/>
                                    <w:hideMark/>
                                  </w:tcPr>
                                  <w:p w14:paraId="76D8467F" w14:textId="77777777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eastAsia="Calibri" w:cs="Times New Rom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C3E9B37" wp14:editId="4324AC96">
                                          <wp:extent cx="990600" cy="1057275"/>
                                          <wp:effectExtent l="0" t="0" r="0" b="9525"/>
                                          <wp:docPr id="13" name="Picture 1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9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93674" cy="106055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641B6D" w:rsidRPr="0036092E" w14:paraId="503EB195" w14:textId="77777777" w:rsidTr="007E00E9">
                                <w:trPr>
                                  <w:trHeight w:val="2422"/>
                                </w:trPr>
                                <w:tc>
                                  <w:tcPr>
                                    <w:tcW w:w="7088" w:type="dxa"/>
                                    <w:gridSpan w:val="2"/>
                                  </w:tcPr>
                                  <w:p w14:paraId="46571216" w14:textId="44AD130F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Định lý</w:t>
                                    </w: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36092E">
                                      <w:rPr>
                                        <w:rFonts w:ascii="Yu Gothic" w:eastAsia="Yu Gothic" w:hAnsi="Yu Gothic" w:cs="Chu Van An" w:hint="eastAsia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➌</w: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155DBB39" w14:textId="773CF7F5" w:rsidR="00641B6D" w:rsidRPr="007E00E9" w:rsidRDefault="00641B6D" w:rsidP="006A601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4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7E00E9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Cho hai đường thẳng chéo nhau. Có duy nhất một mặt phẳng chứa đường thẳng này và song song với </w:t>
                                    </w:r>
                                    <w:r w:rsidR="007E00E9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đt</w:t>
                                    </w:r>
                                    <w:r w:rsidRPr="007E00E9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kia.</w:t>
                                    </w:r>
                                  </w:p>
                                  <w:p w14:paraId="47E43C65" w14:textId="77777777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89" w:type="dxa"/>
                                    <w:gridSpan w:val="3"/>
                                    <w:vAlign w:val="center"/>
                                    <w:hideMark/>
                                  </w:tcPr>
                                  <w:p w14:paraId="19EDBB7F" w14:textId="77777777" w:rsidR="00641B6D" w:rsidRPr="0036092E" w:rsidRDefault="00641B6D" w:rsidP="007E00E9">
                                    <w:pPr>
                                      <w:tabs>
                                        <w:tab w:val="left" w:pos="178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eastAsia="Calibri" w:cs="Times New Rom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102F6EAF" wp14:editId="7F36C02F">
                                          <wp:extent cx="914400" cy="533400"/>
                                          <wp:effectExtent l="0" t="0" r="0" b="0"/>
                                          <wp:docPr id="14" name="Picture 1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14400" cy="533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CBEAE62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A34BADF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F1CB9D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E1D0E44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BB92471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B7BF71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383B53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448C0EF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61E6C3E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82B2AB6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B127E0F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20" name="Group 212457282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12457282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124572822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4A29E46" w14:textId="77777777" w:rsidR="00641B6D" w:rsidRDefault="00641B6D" w:rsidP="0036092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AB43EAE" id="_x0000_s1080" style="width:507.35pt;height:352.5pt;mso-position-horizontal-relative:char;mso-position-vertical-relative:line" coordorigin="-68" coordsize="64434,410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">
                <v:shape id="Rectangle: Diagonal Corners Rounded 249" o:spid="_x0000_s1081" style="position:absolute;width:64366;height:41071;visibility:visible;mso-wrap-style:square;v-text-anchor:middle" coordsize="6436640,410709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" adj="-11796480,,5400" path="m38894,l6337988,v54484,,98652,44168,98652,98652l6436640,4068204v,21481,-17413,38894,-38894,38894l98652,4107098c44168,4107098,,4062930,,4008446l,38894c,17413,17413,,38894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8894,0;6337988,0;6436640,98652;6436640,4068204;6397746,4107098;98652,4107098;0,4008446;0,38894;38894,0" o:connectangles="0,0,0,0,0,0,0,0,0" textboxrect="0,0,6436640,4107098"/>
                  <v:textbox>
                    <w:txbxContent>
                      <w:p w14:paraId="4813E1F5" w14:textId="77777777" w:rsidR="00641B6D" w:rsidRPr="0036092E" w:rsidRDefault="00641B6D" w:rsidP="0036092E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36092E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tbl>
                        <w:tblPr>
                          <w:tblW w:w="11077" w:type="dxa"/>
                          <w:tblInd w:w="108" w:type="dxa"/>
                          <w:tblLook w:val="04A0" w:firstRow="1" w:lastRow="0" w:firstColumn="1" w:lastColumn="0" w:noHBand="0" w:noVBand="1"/>
                        </w:tblPr>
                        <w:tblGrid>
                          <w:gridCol w:w="33"/>
                          <w:gridCol w:w="7055"/>
                          <w:gridCol w:w="126"/>
                          <w:gridCol w:w="2436"/>
                          <w:gridCol w:w="1427"/>
                        </w:tblGrid>
                        <w:tr w:rsidR="00641B6D" w:rsidRPr="0036092E" w14:paraId="554F9FDC" w14:textId="77777777" w:rsidTr="007E00E9">
                          <w:trPr>
                            <w:gridAfter w:val="1"/>
                            <w:wAfter w:w="1427" w:type="dxa"/>
                          </w:trPr>
                          <w:tc>
                            <w:tcPr>
                              <w:tcW w:w="7214" w:type="dxa"/>
                              <w:gridSpan w:val="3"/>
                              <w:hideMark/>
                            </w:tcPr>
                            <w:p w14:paraId="1AA1B658" w14:textId="25EC5E9D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 xml:space="preserve"> Định lý</w: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6092E">
                                <w:rPr>
                                  <w:rFonts w:ascii="Yu Gothic" w:eastAsia="Yu Gothic" w:hAnsi="Yu Gothic" w:cs="Chu Van An" w:hint="eastAsia"/>
                                  <w:color w:val="0033CC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5EFACFB3" w14:textId="77777777" w:rsidR="00F42325" w:rsidRPr="00F42325" w:rsidRDefault="00641B6D" w:rsidP="006A601F">
                              <w:pPr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đường thẳng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6ABBABDF">
                                  <v:shape id="_x0000_i1070" type="#_x0000_t75" style="width:11.25pt;height:14.25pt" o:ole="">
                                    <v:imagedata r:id="rId80" o:title=""/>
                                  </v:shape>
                                  <o:OLEObject Type="Embed" ProgID="Equation.DSMT4" ShapeID="_x0000_i1070" DrawAspect="Content" ObjectID="_1687846736" r:id="rId101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mặt phẳng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3CBD7430">
                                  <v:shape id="_x0000_i1072" type="#_x0000_t75" style="width:20.25pt;height:20.25pt" o:ole="">
                                    <v:imagedata r:id="rId82" o:title=""/>
                                  </v:shape>
                                  <o:OLEObject Type="Embed" ProgID="Equation.DSMT4" ShapeID="_x0000_i1072" DrawAspect="Content" ObjectID="_1687846737" r:id="rId102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Nếu mặt phẳng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4B1F17AC">
                                  <v:shape id="_x0000_i1074" type="#_x0000_t75" style="width:20.25pt;height:20.25pt" o:ole="">
                                    <v:imagedata r:id="rId84" o:title=""/>
                                  </v:shape>
                                  <o:OLEObject Type="Embed" ProgID="Equation.DSMT4" ShapeID="_x0000_i1074" DrawAspect="Content" ObjectID="_1687846738" r:id="rId103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đi qua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02DC1135">
                                  <v:shape id="_x0000_i1076" type="#_x0000_t75" style="width:11.25pt;height:14.25pt" o:ole="">
                                    <v:imagedata r:id="rId86" o:title=""/>
                                  </v:shape>
                                  <o:OLEObject Type="Embed" ProgID="Equation.DSMT4" ShapeID="_x0000_i1076" DrawAspect="Content" ObjectID="_1687846739" r:id="rId104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cắt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4F8CCB0F">
                                  <v:shape id="_x0000_i1078" type="#_x0000_t75" style="width:20.25pt;height:20.25pt" o:ole="">
                                    <v:imagedata r:id="rId88" o:title=""/>
                                  </v:shape>
                                  <o:OLEObject Type="Embed" ProgID="Equation.DSMT4" ShapeID="_x0000_i1078" DrawAspect="Content" ObjectID="_1687846740" r:id="rId105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theo giao tuyến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85" w:dyaOrig="285" w14:anchorId="6756F01E">
                                  <v:shape id="_x0000_i1080" type="#_x0000_t75" style="width:14.25pt;height:14.25pt" o:ole="">
                                    <v:imagedata r:id="rId90" o:title=""/>
                                  </v:shape>
                                  <o:OLEObject Type="Embed" ProgID="Equation.DSMT4" ShapeID="_x0000_i1080" DrawAspect="Content" ObjectID="_1687846741" r:id="rId106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615" w:dyaOrig="315" w14:anchorId="0D468E6F">
                                  <v:shape id="_x0000_i1082" type="#_x0000_t75" style="width:30.75pt;height:15.75pt" o:ole="">
                                    <v:imagedata r:id="rId92" o:title=""/>
                                  </v:shape>
                                  <o:OLEObject Type="Embed" ProgID="Equation.DSMT4" ShapeID="_x0000_i1082" DrawAspect="Content" ObjectID="_1687846742" r:id="rId107"/>
                                </w:object>
                              </w:r>
                            </w:p>
                            <w:p w14:paraId="64EE7D28" w14:textId="2E391581" w:rsidR="00641B6D" w:rsidRPr="0036092E" w:rsidRDefault="00641B6D" w:rsidP="006A601F">
                              <w:pPr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Vậy </w:t>
                              </w:r>
                              <w:r w:rsidRPr="0036092E">
                                <w:rPr>
                                  <w:position w:val="-56"/>
                                  <w:sz w:val="24"/>
                                  <w:szCs w:val="24"/>
                                </w:rPr>
                                <w:object w:dxaOrig="2475" w:dyaOrig="1245" w14:anchorId="66D30280">
                                  <v:shape id="_x0000_i1084" type="#_x0000_t75" style="width:123.75pt;height:62.25pt" o:ole="">
                                    <v:imagedata r:id="rId94" o:title=""/>
                                  </v:shape>
                                  <o:OLEObject Type="Embed" ProgID="Equation.DSMT4" ShapeID="_x0000_i1084" DrawAspect="Content" ObjectID="_1687846743" r:id="rId108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</w:tc>
                          <w:tc>
                            <w:tcPr>
                              <w:tcW w:w="2436" w:type="dxa"/>
                              <w:vAlign w:val="center"/>
                              <w:hideMark/>
                            </w:tcPr>
                            <w:p w14:paraId="2C445A79" w14:textId="77777777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eastAsia="Calibri" w:cs="Times New Rom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7C9096B" wp14:editId="7317B215">
                                    <wp:extent cx="1188977" cy="866775"/>
                                    <wp:effectExtent l="0" t="0" r="0" b="0"/>
                                    <wp:docPr id="10" name="Picture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93828" cy="87031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641B6D" w:rsidRPr="0036092E" w14:paraId="62157537" w14:textId="77777777" w:rsidTr="00F42325">
                          <w:trPr>
                            <w:gridBefore w:val="1"/>
                            <w:wBefore w:w="33" w:type="dxa"/>
                            <w:trHeight w:val="2328"/>
                          </w:trPr>
                          <w:tc>
                            <w:tcPr>
                              <w:tcW w:w="7055" w:type="dxa"/>
                            </w:tcPr>
                            <w:p w14:paraId="75D45E95" w14:textId="01B886A4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>Hệ quả:</w:t>
                              </w:r>
                            </w:p>
                            <w:p w14:paraId="6F3D7442" w14:textId="77777777" w:rsidR="00641B6D" w:rsidRPr="0036092E" w:rsidRDefault="00641B6D" w:rsidP="006A601F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Nếu hai mặt phẳng phân biệt cùng song song với một đường thẳng thì giao tuyến của chúng ( nếu có) cũng song song với đường thẳng đó.</w:t>
                              </w:r>
                            </w:p>
                            <w:p w14:paraId="2B6C5A7D" w14:textId="13E3101D" w:rsidR="00641B6D" w:rsidRPr="007E00E9" w:rsidRDefault="00641B6D" w:rsidP="006A601F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Vậy </w:t>
                              </w:r>
                              <w:r w:rsidRPr="0036092E">
                                <w:rPr>
                                  <w:position w:val="-56"/>
                                  <w:sz w:val="24"/>
                                  <w:szCs w:val="24"/>
                                </w:rPr>
                                <w:object w:dxaOrig="2475" w:dyaOrig="1245" w14:anchorId="100047EF">
                                  <v:shape id="_x0000_i1086" type="#_x0000_t75" style="width:123.75pt;height:62.25pt" o:ole="">
                                    <v:imagedata r:id="rId97" o:title=""/>
                                  </v:shape>
                                  <o:OLEObject Type="Embed" ProgID="Equation.DSMT4" ShapeID="_x0000_i1086" DrawAspect="Content" ObjectID="_1687846744" r:id="rId109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3989" w:type="dxa"/>
                              <w:gridSpan w:val="3"/>
                              <w:vAlign w:val="center"/>
                              <w:hideMark/>
                            </w:tcPr>
                            <w:p w14:paraId="76D8467F" w14:textId="77777777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eastAsia="Calibri" w:cs="Times New Rom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C3E9B37" wp14:editId="4324AC96">
                                    <wp:extent cx="990600" cy="1057275"/>
                                    <wp:effectExtent l="0" t="0" r="0" b="9525"/>
                                    <wp:docPr id="13" name="Picture 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3674" cy="106055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641B6D" w:rsidRPr="0036092E" w14:paraId="503EB195" w14:textId="77777777" w:rsidTr="007E00E9">
                          <w:trPr>
                            <w:trHeight w:val="2422"/>
                          </w:trPr>
                          <w:tc>
                            <w:tcPr>
                              <w:tcW w:w="7088" w:type="dxa"/>
                              <w:gridSpan w:val="2"/>
                            </w:tcPr>
                            <w:p w14:paraId="46571216" w14:textId="44AD130F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 xml:space="preserve"> Định lý</w:t>
                              </w:r>
                              <w:r w:rsidRPr="00220A2B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6092E">
                                <w:rPr>
                                  <w:rFonts w:ascii="Yu Gothic" w:eastAsia="Yu Gothic" w:hAnsi="Yu Gothic" w:cs="Chu Van An" w:hint="eastAsia"/>
                                  <w:color w:val="0033CC"/>
                                  <w:sz w:val="24"/>
                                  <w:szCs w:val="24"/>
                                </w:rPr>
                                <w:t>➌</w: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155DBB39" w14:textId="773CF7F5" w:rsidR="00641B6D" w:rsidRPr="007E00E9" w:rsidRDefault="00641B6D" w:rsidP="006A601F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7E00E9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hai đường thẳng chéo nhau. Có duy nhất một mặt phẳng chứa đường thẳng này và song song với </w:t>
                              </w:r>
                              <w:r w:rsidR="007E00E9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đt</w:t>
                              </w:r>
                              <w:r w:rsidRPr="007E00E9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kia.</w:t>
                              </w:r>
                            </w:p>
                            <w:p w14:paraId="47E43C65" w14:textId="77777777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89" w:type="dxa"/>
                              <w:gridSpan w:val="3"/>
                              <w:vAlign w:val="center"/>
                              <w:hideMark/>
                            </w:tcPr>
                            <w:p w14:paraId="19EDBB7F" w14:textId="77777777" w:rsidR="00641B6D" w:rsidRPr="0036092E" w:rsidRDefault="00641B6D" w:rsidP="007E00E9">
                              <w:pPr>
                                <w:tabs>
                                  <w:tab w:val="left" w:pos="178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eastAsia="Calibri" w:cs="Times New Rom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2F6EAF" wp14:editId="7F36C02F">
                                    <wp:extent cx="914400" cy="533400"/>
                                    <wp:effectExtent l="0" t="0" r="0" b="0"/>
                                    <wp:docPr id="14" name="Picture 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14400" cy="5334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CBEAE62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A34BADF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F1CB9D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E1D0E44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BB92471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B7BF71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383B53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448C0EF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61E6C3E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82B2AB6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B127E0F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20" o:spid="_x0000_s1082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">
                  <v:shape id="Rectangle: Folded Corner 251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" filled="f" stroked="f">
                    <v:textbox>
                      <w:txbxContent>
                        <w:p w14:paraId="74A29E46" w14:textId="77777777" w:rsidR="00641B6D" w:rsidRDefault="00641B6D" w:rsidP="0036092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42918499" w:rsidR="003B77C9" w:rsidRPr="00641B6D" w:rsidRDefault="007522D7" w:rsidP="007E00E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B681EF" wp14:editId="50BEF6F3">
                <wp:extent cx="3390900" cy="504563"/>
                <wp:effectExtent l="0" t="0" r="1905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0900" cy="504563"/>
                          <a:chOff x="0" y="0"/>
                          <a:chExt cx="3390900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90900" cy="504563"/>
                            <a:chOff x="0" y="0"/>
                            <a:chExt cx="3390900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90900" cy="504563"/>
                              <a:chOff x="0" y="0"/>
                              <a:chExt cx="3390900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90900" cy="485775"/>
                                <a:chOff x="0" y="18788"/>
                                <a:chExt cx="3390900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392"/>
                                  <a:ext cx="33909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641B6D" w:rsidRPr="00531501" w:rsidRDefault="00641B6D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641B6D" w:rsidRDefault="00641B6D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641B6D" w:rsidRDefault="00641B6D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5" style="width:267pt;height:39.75pt;mso-position-horizontal-relative:char;mso-position-vertical-relative:line" coordsize="33909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">
                <v:group id="Group 204" o:spid="_x0000_s1086" style="position:absolute;width:33909;height:5045" coordsize="33909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909;height:5045" coordsize="33909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909;height:4858" coordorigin=",187" coordsize="339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3;width:33909;height:4831;visibility:visible;mso-wrap-style:square;v-text-anchor:middle" coordsize="33909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" path="m,l3149627,r241273,241273l3390900,483107,,483107,,xe" fillcolor="#f0d5ff" stroked="f" strokeweight="1.25pt">
                        <v:fill r:id="rId9" o:title="" color2="#fffff7" type="pattern"/>
                        <v:path arrowok="t" o:connecttype="custom" o:connectlocs="0,0;3149627,0;3390900,241273;3390900,483107;0,483107;0,0" o:connectangles="0,0,0,0,0,0"/>
                      </v:shape>
                      <v:group id="Group 208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641B6D" w:rsidRPr="00531501" w:rsidRDefault="00641B6D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9749C4" w14:textId="77777777" w:rsidR="00641B6D" w:rsidRDefault="00641B6D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641B6D" w:rsidRDefault="00641B6D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3B77C9"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052F1A" wp14:editId="7087B2C6">
                <wp:extent cx="6579068" cy="3638551"/>
                <wp:effectExtent l="0" t="19050" r="12700" b="1905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3638551"/>
                          <a:chOff x="58758" y="0"/>
                          <a:chExt cx="6579068" cy="3244505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58758" y="248151"/>
                            <a:ext cx="6579068" cy="299635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641B6D" w:rsidRPr="00220A2B" w:rsidRDefault="00641B6D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32FD2038" w14:textId="3E1615EE" w:rsidR="00641B6D" w:rsidRDefault="00641B6D" w:rsidP="00220A2B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Phương pháp 1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31"/>
                                <w:gridCol w:w="5032"/>
                              </w:tblGrid>
                              <w:tr w:rsidR="007E00E9" w14:paraId="39B727CA" w14:textId="77777777" w:rsidTr="007E00E9">
                                <w:tc>
                                  <w:tcPr>
                                    <w:tcW w:w="5031" w:type="dxa"/>
                                  </w:tcPr>
                                  <w:p w14:paraId="76F63D6D" w14:textId="77777777" w:rsidR="007E00E9" w:rsidRPr="00220A2B" w:rsidRDefault="007E00E9" w:rsidP="007E00E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hAnsi="Chu Van An" w:cs="Chu Van An"/>
                                        <w:sz w:val="28"/>
                                        <w:szCs w:val="28"/>
                                      </w:rPr>
                                      <w:sym w:font="Wingdings" w:char="F046"/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Dùng điều kiện cần và đủ để chứng minh đường thẳng 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2DDB15B3">
                                        <v:shape id="_x0000_i1088" type="#_x0000_t75" style="width:11.25pt;height:14.25pt" o:ole="">
                                          <v:imagedata r:id="rId110" o:title=""/>
                                        </v:shape>
                                        <o:OLEObject Type="Embed" ProgID="Equation.DSMT4" ShapeID="_x0000_i1088" DrawAspect="Content" ObjectID="_1687846745" r:id="rId111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song song với mặt phẳng 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48DC2D46">
                                        <v:shape id="_x0000_i1090" type="#_x0000_t75" style="width:20.25pt;height:15.75pt" o:ole="">
                                          <v:imagedata r:id="rId112" o:title=""/>
                                        </v:shape>
                                        <o:OLEObject Type="Embed" ProgID="Equation.DSMT4" ShapeID="_x0000_i1090" DrawAspect="Content" ObjectID="_1687846746" r:id="rId113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5F9F633A" w14:textId="77777777" w:rsidR="007E00E9" w:rsidRPr="00220A2B" w:rsidRDefault="007E00E9" w:rsidP="006A601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7DA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Bước 1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: Quan sát và quản lí giả thiết tìm đường thẳng ưu việt </w:t>
                                    </w:r>
                                    <w:r w:rsidRPr="00220A2B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840" w:dyaOrig="315" w14:anchorId="41C1A794">
                                        <v:shape id="_x0000_i1092" type="#_x0000_t75" style="width:42pt;height:15.75pt" o:ole="">
                                          <v:imagedata r:id="rId114" o:title=""/>
                                        </v:shape>
                                        <o:OLEObject Type="Embed" ProgID="Equation.DSMT4" ShapeID="_x0000_i1092" DrawAspect="Content" ObjectID="_1687846747" r:id="rId115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chứng minh </w:t>
                                    </w:r>
                                    <w:r w:rsidRPr="00220A2B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555" w:dyaOrig="315" w14:anchorId="3D46A7BE">
                                        <v:shape id="_x0000_i1094" type="#_x0000_t75" style="width:27.75pt;height:15.75pt" o:ole="">
                                          <v:imagedata r:id="rId116" o:title=""/>
                                        </v:shape>
                                        <o:OLEObject Type="Embed" ProgID="Equation.DSMT4" ShapeID="_x0000_i1094" DrawAspect="Content" ObjectID="_1687846748" r:id="rId117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53CFD63" w14:textId="4B0F0154" w:rsidR="007E00E9" w:rsidRPr="007E00E9" w:rsidRDefault="007E00E9" w:rsidP="006A601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7DA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Bước 2:</w:t>
                                    </w:r>
                                    <w:r w:rsidRPr="009C7DA5"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Kết luận </w:t>
                                    </w:r>
                                    <w:r w:rsidRPr="00220A2B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735" w:dyaOrig="315" w14:anchorId="5A9DE8BB">
                                        <v:shape id="_x0000_i1096" type="#_x0000_t75" style="width:36.75pt;height:15.75pt" o:ole="">
                                          <v:imagedata r:id="rId118" o:title=""/>
                                        </v:shape>
                                        <o:OLEObject Type="Embed" ProgID="Equation.DSMT4" ShapeID="_x0000_i1096" DrawAspect="Content" ObjectID="_1687846749" r:id="rId119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032" w:type="dxa"/>
                                  </w:tcPr>
                                  <w:p w14:paraId="4FD1ABC3" w14:textId="756D013A" w:rsidR="007E00E9" w:rsidRDefault="007E00E9" w:rsidP="007E00E9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1D50534" wp14:editId="143594E7">
                                          <wp:extent cx="1524000" cy="784893"/>
                                          <wp:effectExtent l="0" t="0" r="0" b="0"/>
                                          <wp:docPr id="27" name="Picture 2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7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0">
                                                    <a:grayscl/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299" cy="78504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37B3D5D" w14:textId="6471F59B" w:rsidR="00641B6D" w:rsidRDefault="00641B6D" w:rsidP="00220A2B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Phương pháp 2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31"/>
                                <w:gridCol w:w="5032"/>
                              </w:tblGrid>
                              <w:tr w:rsidR="007E00E9" w14:paraId="743325B7" w14:textId="77777777" w:rsidTr="007E00E9">
                                <w:tc>
                                  <w:tcPr>
                                    <w:tcW w:w="5031" w:type="dxa"/>
                                  </w:tcPr>
                                  <w:p w14:paraId="0DB4AE02" w14:textId="77777777" w:rsidR="007E00E9" w:rsidRPr="00220A2B" w:rsidRDefault="007E00E9" w:rsidP="007E00E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hAnsi="Chu Van An" w:cs="Chu Van An"/>
                                        <w:sz w:val="28"/>
                                        <w:szCs w:val="28"/>
                                      </w:rPr>
                                      <w:sym w:font="Wingdings" w:char="F046"/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Dùng định lý phương giao tuyến song song.</w:t>
                                    </w:r>
                                  </w:p>
                                  <w:p w14:paraId="67842DF5" w14:textId="77777777" w:rsidR="007E00E9" w:rsidRPr="00220A2B" w:rsidRDefault="007E00E9" w:rsidP="006A601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7DA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Bước 1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: Chứng minh </w:t>
                                    </w:r>
                                    <w:r w:rsidRPr="00220A2B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335" w:dyaOrig="315" w14:anchorId="1BD45C94">
                                        <v:shape id="_x0000_i1098" type="#_x0000_t75" style="width:66.75pt;height:15.75pt" o:ole="">
                                          <v:imagedata r:id="rId121" o:title=""/>
                                        </v:shape>
                                        <o:OLEObject Type="Embed" ProgID="Equation.DSMT4" ShapeID="_x0000_i1098" DrawAspect="Content" ObjectID="_1687846750" r:id="rId122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mà </w:t>
                                    </w:r>
                                    <w:r w:rsidRPr="00220A2B">
                                      <w:rPr>
                                        <w:position w:val="-50"/>
                                        <w:sz w:val="24"/>
                                        <w:szCs w:val="24"/>
                                      </w:rPr>
                                      <w:object w:dxaOrig="1485" w:dyaOrig="1125" w14:anchorId="3CF064EB">
                                        <v:shape id="_x0000_i1100" type="#_x0000_t75" style="width:74.25pt;height:56.25pt" o:ole="">
                                          <v:imagedata r:id="rId123" o:title=""/>
                                        </v:shape>
                                        <o:OLEObject Type="Embed" ProgID="Equation.DSMT4" ShapeID="_x0000_i1100" DrawAspect="Content" ObjectID="_1687846751" r:id="rId124"/>
                                      </w:object>
                                    </w:r>
                                    <w:r>
                                      <w:rPr>
                                        <w:position w:val="-50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</w:p>
                                  <w:p w14:paraId="54E408CA" w14:textId="77777777" w:rsidR="007E00E9" w:rsidRPr="00220A2B" w:rsidRDefault="007E00E9" w:rsidP="006A601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7DA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Bước 2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: Kết luận </w:t>
                                    </w:r>
                                    <w:r w:rsidRPr="00220A2B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735" w:dyaOrig="315" w14:anchorId="6D5C6C53">
                                        <v:shape id="_x0000_i1102" type="#_x0000_t75" style="width:36.75pt;height:15.75pt" o:ole="">
                                          <v:imagedata r:id="rId125" o:title=""/>
                                        </v:shape>
                                        <o:OLEObject Type="Embed" ProgID="Equation.DSMT4" ShapeID="_x0000_i1102" DrawAspect="Content" ObjectID="_1687846752" r:id="rId126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0E32A0B" w14:textId="77777777" w:rsidR="007E00E9" w:rsidRDefault="007E00E9" w:rsidP="00220A2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032" w:type="dxa"/>
                                  </w:tcPr>
                                  <w:p w14:paraId="45D0BEC3" w14:textId="125B8421" w:rsidR="007E00E9" w:rsidRDefault="007E00E9" w:rsidP="007E00E9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BE8B3C3" wp14:editId="09452E83">
                                          <wp:extent cx="1600200" cy="886061"/>
                                          <wp:effectExtent l="0" t="0" r="0" b="9525"/>
                                          <wp:docPr id="28" name="Picture 2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7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7">
                                                    <a:grayscl/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00991" cy="88649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2E82603" w14:textId="77777777" w:rsidR="007E00E9" w:rsidRPr="00220A2B" w:rsidRDefault="007E00E9" w:rsidP="00220A2B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670BCE79" w14:textId="26E9F40E" w:rsidR="00641B6D" w:rsidRPr="00220A2B" w:rsidRDefault="00641B6D" w:rsidP="00220A2B">
                              <w:pPr>
                                <w:spacing w:after="0" w:line="240" w:lineRule="auto"/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BC3D9BC" w14:textId="210A3102" w:rsidR="00641B6D" w:rsidRPr="00220A2B" w:rsidRDefault="00641B6D" w:rsidP="00A02514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" name="Group 20"/>
                        <wpg:cNvGrpSpPr/>
                        <wpg:grpSpPr>
                          <a:xfrm>
                            <a:off x="150812" y="0"/>
                            <a:ext cx="6078241" cy="571533"/>
                            <a:chOff x="150812" y="0"/>
                            <a:chExt cx="6078603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6078603" cy="485775"/>
                              <a:chOff x="150812" y="0"/>
                              <a:chExt cx="6078603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78" y="0"/>
                                <a:ext cx="6045337" cy="485775"/>
                                <a:chOff x="184078" y="0"/>
                                <a:chExt cx="6045337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78" y="38080"/>
                                  <a:ext cx="6045337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4601526" cy="485775"/>
                                  <a:chOff x="1502180" y="0"/>
                                  <a:chExt cx="4601526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4491992" cy="369570"/>
                                    <a:chOff x="1611714" y="104387"/>
                                    <a:chExt cx="4491992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0923" y="105073"/>
                                      <a:ext cx="434278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620E631" w14:textId="77777777" w:rsidR="00641B6D" w:rsidRPr="00780B64" w:rsidRDefault="00641B6D" w:rsidP="00220A2B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0099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780B64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99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Chứng minh đường thẳng song song với mặt phẳng</w:t>
                                        </w:r>
                                      </w:p>
                                      <w:p w14:paraId="7FD041C8" w14:textId="0E3FD2C2" w:rsidR="00641B6D" w:rsidRPr="008458BD" w:rsidRDefault="00641B6D" w:rsidP="00115AD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3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641B6D" w:rsidRDefault="00641B6D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641B6D" w:rsidRDefault="00641B6D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04" style="width:518.05pt;height:286.5pt;mso-position-horizontal-relative:char;mso-position-vertical-relative:line" coordorigin="587" coordsize="65790,32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">
                <v:shape id="Rectangle: Diagonal Corners Rounded 1" o:spid="_x0000_s1105" style="position:absolute;left:587;top:2481;width:65791;height:2996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" adj="-11796480,,5400" path="m14522,l6324830,v60895,,110260,49365,110260,110260l6435090,1519003v,8020,-6502,14522,-14522,14522l110260,1533525c49365,1533525,,1484160,,1423265l,14522c,6502,6502,,14522,xe" fillcolor="#fefff7" strokecolor="#4d6d1e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215437;6579068,2967979;6564221,2996354;112727,2996354;0,2780917;0,28375;14847,0" o:connectangles="0,0,0,0,0,0,0,0,0" textboxrect="0,0,6435090,1533525"/>
                  <v:textbox>
                    <w:txbxContent>
                      <w:p w14:paraId="1E9A76CA" w14:textId="77777777" w:rsidR="00641B6D" w:rsidRPr="00220A2B" w:rsidRDefault="00641B6D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32FD2038" w14:textId="3E1615EE" w:rsidR="00641B6D" w:rsidRDefault="00641B6D" w:rsidP="00220A2B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sym w:font="Wingdings" w:char="F031"/>
                        </w:r>
                        <w:r w:rsidRPr="00220A2B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Phương pháp 1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31"/>
                          <w:gridCol w:w="5032"/>
                        </w:tblGrid>
                        <w:tr w:rsidR="007E00E9" w14:paraId="39B727CA" w14:textId="77777777" w:rsidTr="007E00E9">
                          <w:tc>
                            <w:tcPr>
                              <w:tcW w:w="5031" w:type="dxa"/>
                            </w:tcPr>
                            <w:p w14:paraId="76F63D6D" w14:textId="77777777" w:rsidR="007E00E9" w:rsidRPr="00220A2B" w:rsidRDefault="007E00E9" w:rsidP="007E00E9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sz w:val="28"/>
                                  <w:szCs w:val="28"/>
                                </w:rPr>
                                <w:sym w:font="Wingdings" w:char="F046"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Dùng điều kiện cần và đủ để chứng minh đường thẳng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2DDB15B3">
                                  <v:shape id="_x0000_i1088" type="#_x0000_t75" style="width:11.25pt;height:14.25pt" o:ole="">
                                    <v:imagedata r:id="rId110" o:title=""/>
                                  </v:shape>
                                  <o:OLEObject Type="Embed" ProgID="Equation.DSMT4" ShapeID="_x0000_i1088" DrawAspect="Content" ObjectID="_1687846745" r:id="rId128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song song với mặt phẳng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48DC2D46">
                                  <v:shape id="_x0000_i1090" type="#_x0000_t75" style="width:20.25pt;height:15.75pt" o:ole="">
                                    <v:imagedata r:id="rId112" o:title=""/>
                                  </v:shape>
                                  <o:OLEObject Type="Embed" ProgID="Equation.DSMT4" ShapeID="_x0000_i1090" DrawAspect="Content" ObjectID="_1687846746" r:id="rId129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F9F633A" w14:textId="77777777" w:rsidR="007E00E9" w:rsidRPr="00220A2B" w:rsidRDefault="007E00E9" w:rsidP="006A601F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7DA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Bước 1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: Quan sát và quản lí giả thiết tìm đường thẳng ưu việt </w:t>
                              </w:r>
                              <w:r w:rsidRPr="00220A2B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840" w:dyaOrig="315" w14:anchorId="41C1A794">
                                  <v:shape id="_x0000_i1092" type="#_x0000_t75" style="width:42pt;height:15.75pt" o:ole="">
                                    <v:imagedata r:id="rId114" o:title=""/>
                                  </v:shape>
                                  <o:OLEObject Type="Embed" ProgID="Equation.DSMT4" ShapeID="_x0000_i1092" DrawAspect="Content" ObjectID="_1687846747" r:id="rId130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chứng minh </w:t>
                              </w:r>
                              <w:r w:rsidRPr="00220A2B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555" w:dyaOrig="315" w14:anchorId="3D46A7BE">
                                  <v:shape id="_x0000_i1094" type="#_x0000_t75" style="width:27.75pt;height:15.75pt" o:ole="">
                                    <v:imagedata r:id="rId116" o:title=""/>
                                  </v:shape>
                                  <o:OLEObject Type="Embed" ProgID="Equation.DSMT4" ShapeID="_x0000_i1094" DrawAspect="Content" ObjectID="_1687846748" r:id="rId131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53CFD63" w14:textId="4B0F0154" w:rsidR="007E00E9" w:rsidRPr="007E00E9" w:rsidRDefault="007E00E9" w:rsidP="006A601F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7DA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Bước 2:</w:t>
                              </w:r>
                              <w:r w:rsidRPr="009C7DA5"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Kết luận </w:t>
                              </w:r>
                              <w:r w:rsidRPr="00220A2B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735" w:dyaOrig="315" w14:anchorId="5A9DE8BB">
                                  <v:shape id="_x0000_i1096" type="#_x0000_t75" style="width:36.75pt;height:15.75pt" o:ole="">
                                    <v:imagedata r:id="rId118" o:title=""/>
                                  </v:shape>
                                  <o:OLEObject Type="Embed" ProgID="Equation.DSMT4" ShapeID="_x0000_i1096" DrawAspect="Content" ObjectID="_1687846749" r:id="rId132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032" w:type="dxa"/>
                            </w:tcPr>
                            <w:p w14:paraId="4FD1ABC3" w14:textId="756D013A" w:rsidR="007E00E9" w:rsidRDefault="007E00E9" w:rsidP="007E00E9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D50534" wp14:editId="143594E7">
                                    <wp:extent cx="1524000" cy="784893"/>
                                    <wp:effectExtent l="0" t="0" r="0" b="0"/>
                                    <wp:docPr id="27" name="Picture 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0">
                                              <a:grayscl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299" cy="78504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37B3D5D" w14:textId="6471F59B" w:rsidR="00641B6D" w:rsidRDefault="00641B6D" w:rsidP="00220A2B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sym w:font="Wingdings" w:char="F031"/>
                        </w:r>
                        <w:r w:rsidRPr="00220A2B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Phương pháp 2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31"/>
                          <w:gridCol w:w="5032"/>
                        </w:tblGrid>
                        <w:tr w:rsidR="007E00E9" w14:paraId="743325B7" w14:textId="77777777" w:rsidTr="007E00E9">
                          <w:tc>
                            <w:tcPr>
                              <w:tcW w:w="5031" w:type="dxa"/>
                            </w:tcPr>
                            <w:p w14:paraId="0DB4AE02" w14:textId="77777777" w:rsidR="007E00E9" w:rsidRPr="00220A2B" w:rsidRDefault="007E00E9" w:rsidP="007E00E9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sz w:val="28"/>
                                  <w:szCs w:val="28"/>
                                </w:rPr>
                                <w:sym w:font="Wingdings" w:char="F046"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Dùng định lý phương giao tuyến song song.</w:t>
                              </w:r>
                            </w:p>
                            <w:p w14:paraId="67842DF5" w14:textId="77777777" w:rsidR="007E00E9" w:rsidRPr="00220A2B" w:rsidRDefault="007E00E9" w:rsidP="006A601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7DA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Bước 1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: Chứng minh </w:t>
                              </w:r>
                              <w:r w:rsidRPr="00220A2B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1335" w:dyaOrig="315" w14:anchorId="1BD45C94">
                                  <v:shape id="_x0000_i1098" type="#_x0000_t75" style="width:66.75pt;height:15.75pt" o:ole="">
                                    <v:imagedata r:id="rId121" o:title=""/>
                                  </v:shape>
                                  <o:OLEObject Type="Embed" ProgID="Equation.DSMT4" ShapeID="_x0000_i1098" DrawAspect="Content" ObjectID="_1687846750" r:id="rId133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mà </w:t>
                              </w:r>
                              <w:r w:rsidRPr="00220A2B">
                                <w:rPr>
                                  <w:position w:val="-50"/>
                                  <w:sz w:val="24"/>
                                  <w:szCs w:val="24"/>
                                </w:rPr>
                                <w:object w:dxaOrig="1485" w:dyaOrig="1125" w14:anchorId="3CF064EB">
                                  <v:shape id="_x0000_i1100" type="#_x0000_t75" style="width:74.25pt;height:56.25pt" o:ole="">
                                    <v:imagedata r:id="rId123" o:title=""/>
                                  </v:shape>
                                  <o:OLEObject Type="Embed" ProgID="Equation.DSMT4" ShapeID="_x0000_i1100" DrawAspect="Content" ObjectID="_1687846751" r:id="rId134"/>
                                </w:object>
                              </w:r>
                              <w:r>
                                <w:rPr>
                                  <w:position w:val="-50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</w:p>
                            <w:p w14:paraId="54E408CA" w14:textId="77777777" w:rsidR="007E00E9" w:rsidRPr="00220A2B" w:rsidRDefault="007E00E9" w:rsidP="006A601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7DA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Bước 2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: Kết luận </w:t>
                              </w:r>
                              <w:r w:rsidRPr="00220A2B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735" w:dyaOrig="315" w14:anchorId="6D5C6C53">
                                  <v:shape id="_x0000_i1102" type="#_x0000_t75" style="width:36.75pt;height:15.75pt" o:ole="">
                                    <v:imagedata r:id="rId125" o:title=""/>
                                  </v:shape>
                                  <o:OLEObject Type="Embed" ProgID="Equation.DSMT4" ShapeID="_x0000_i1102" DrawAspect="Content" ObjectID="_1687846752" r:id="rId135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0E32A0B" w14:textId="77777777" w:rsidR="007E00E9" w:rsidRDefault="007E00E9" w:rsidP="00220A2B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5032" w:type="dxa"/>
                            </w:tcPr>
                            <w:p w14:paraId="45D0BEC3" w14:textId="125B8421" w:rsidR="007E00E9" w:rsidRDefault="007E00E9" w:rsidP="007E00E9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BE8B3C3" wp14:editId="09452E83">
                                    <wp:extent cx="1600200" cy="886061"/>
                                    <wp:effectExtent l="0" t="0" r="0" b="9525"/>
                                    <wp:docPr id="28" name="Picture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7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7">
                                              <a:grayscl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00991" cy="88649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2E82603" w14:textId="77777777" w:rsidR="007E00E9" w:rsidRPr="00220A2B" w:rsidRDefault="007E00E9" w:rsidP="00220A2B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</w:pPr>
                      </w:p>
                      <w:p w14:paraId="670BCE79" w14:textId="26E9F40E" w:rsidR="00641B6D" w:rsidRPr="00220A2B" w:rsidRDefault="00641B6D" w:rsidP="00220A2B">
                        <w:pPr>
                          <w:spacing w:after="0" w:line="240" w:lineRule="auto"/>
                          <w:jc w:val="center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BC3D9BC" w14:textId="210A3102" w:rsidR="00641B6D" w:rsidRPr="00220A2B" w:rsidRDefault="00641B6D" w:rsidP="00A02514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0" o:spid="_x0000_s1106" style="position:absolute;left:1508;width:60782;height:5715" coordorigin="1508" coordsize="6078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21" o:spid="_x0000_s1107" style="position:absolute;left:1508;width:60786;height:4857" coordorigin="1508" coordsize="6078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8" style="position:absolute;left:1840;width:60454;height:4857" coordorigin="1840" coordsize="6045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9" style="position:absolute;left:1840;top:380;width:60454;height:4476;visibility:visible;mso-wrap-style:square;v-text-anchor:middle" coordsize="6045337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" path="m,l5821560,r223777,223777l6045337,447554,,447554,,xe" fillcolor="#efddf6 [663]" stroked="f" strokeweight="1.25pt">
                        <v:fill r:id="rId136" o:title="" color2="#fffff7" type="pattern"/>
                        <v:path arrowok="t" o:connecttype="custom" o:connectlocs="0,0;5821560,0;6045337,223777;6045337,447554;0,447554;0,0" o:connectangles="0,0,0,0,0,0"/>
                      </v:shape>
                      <v:group id="Group 24" o:spid="_x0000_s1110" style="position:absolute;left:15021;width:46016;height:4857" coordorigin="15021" coordsize="4601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1" style="position:absolute;left:16117;top:1043;width:44920;height:3696" coordorigin="16117,1043" coordsize="4491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type id="_x0000_t55" coordsize="21600,21600" o:spt="55" adj="16200" path="m@0,l,0@1,10800,,21600@0,21600,21600,10800xe">
                            <v:stroke joinstyle="miter"/>
                            <v:formulas>
                              <v:f eqn="val #0"/>
                              <v:f eqn="sum 21600 0 @0"/>
                              <v:f eqn="prod #0 1 2"/>
                            </v:formulas>
                            <v:path o:connecttype="custom" o:connectlocs="@2,0;@1,10800;@2,21600;21600,10800" o:connectangles="270,180,90,0" textboxrect="0,0,10800,21600;0,0,16200,21600;0,0,21600,21600"/>
                            <v:handles>
                              <v:h position="#0,topLeft" xrange="0,21600"/>
                            </v:handles>
                          </v:shapetype>
                          <v:shape id="Arrow: Chevron 26" o:spid="_x0000_s1112" type="#_x0000_t55" style="position:absolute;left:17609;top:1050;width:4342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" adj="2130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620E631" w14:textId="77777777" w:rsidR="00641B6D" w:rsidRPr="00780B64" w:rsidRDefault="00641B6D" w:rsidP="00220A2B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99"/>
                                      <w:sz w:val="24"/>
                                      <w:szCs w:val="24"/>
                                    </w:rPr>
                                  </w:pPr>
                                  <w:r w:rsidRPr="00780B64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99"/>
                                      <w:kern w:val="24"/>
                                      <w:sz w:val="24"/>
                                      <w:szCs w:val="24"/>
                                    </w:rPr>
                                    <w:t>Chứng minh đường thẳng song song với mặt phẳng</w:t>
                                  </w:r>
                                </w:p>
                                <w:p w14:paraId="7FD041C8" w14:textId="0E3FD2C2" w:rsidR="00641B6D" w:rsidRPr="008458BD" w:rsidRDefault="00641B6D" w:rsidP="00115AD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        <v:shape id="Freeform: Shape 28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641B6D" w:rsidRDefault="00641B6D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32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type id="_x0000_t133" coordsize="21600,21600" o:spt="133" path="m21600,10800qy18019,21600l3581,21600qx,10800,3581,l18019,qx21600,10800xem18019,21600nfqx14438,10800,18019,e">
                      <v:path o:extrusionok="f" gradientshapeok="t" o:connecttype="custom" o:connectlocs="10800,0;0,10800;10800,21600;14438,10800;21600,10800" o:connectangles="270,180,90,0,0" textboxrect="3581,0,14438,21600"/>
                    </v:shapetype>
                    <v:shape id="Flowchart: Direct Access Storage 33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35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641B6D" w:rsidRDefault="00641B6D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20471093" w:rsidR="003B77C9" w:rsidRPr="00641B6D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B6641AB" w14:textId="6DFDE173" w:rsidR="00220A2B" w:rsidRPr="00641B6D" w:rsidRDefault="00220A2B" w:rsidP="00220A2B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tứ diện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</w:t>
      </w:r>
      <w:r w:rsidR="000926DA" w:rsidRPr="000926DA">
        <w:rPr>
          <w:rFonts w:ascii="Chu Van An" w:hAnsi="Chu Van An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G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là trọng tâm của </w:t>
      </w:r>
      <w:r w:rsidRPr="00641B6D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700" w:dyaOrig="260" w14:anchorId="731EF6B8">
          <v:shape id="_x0000_i1103" type="#_x0000_t75" style="width:35.25pt;height:12.75pt" o:ole="">
            <v:imagedata r:id="rId137" o:title=""/>
          </v:shape>
          <o:OLEObject Type="Embed" ProgID="Equation.DSMT4" ShapeID="_x0000_i1103" DrawAspect="Content" ObjectID="_1687846253" r:id="rId138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là một điểm trên cạnh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BC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sao cho </w:t>
      </w:r>
      <w:r w:rsidRPr="00641B6D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185" w:dyaOrig="285" w14:anchorId="05EBEC41">
          <v:shape id="_x0000_i1104" type="#_x0000_t75" style="width:59.25pt;height:14.25pt" o:ole="">
            <v:imagedata r:id="rId139" o:title=""/>
          </v:shape>
          <o:OLEObject Type="Embed" ProgID="Equation.DSMT4" ShapeID="_x0000_i1104" DrawAspect="Content" ObjectID="_1687846254" r:id="rId140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Chứng minh rằng: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425" w:dyaOrig="405" w14:anchorId="46D33362">
          <v:shape id="_x0000_i1105" type="#_x0000_t75" style="width:71.25pt;height:20.25pt" o:ole="">
            <v:imagedata r:id="rId141" o:title=""/>
          </v:shape>
          <o:OLEObject Type="Embed" ProgID="Equation.DSMT4" ShapeID="_x0000_i1105" DrawAspect="Content" ObjectID="_1687846255" r:id="rId142"/>
        </w:object>
      </w:r>
    </w:p>
    <w:p w14:paraId="44274BB7" w14:textId="7CF2366D" w:rsidR="00220A2B" w:rsidRPr="00641B6D" w:rsidRDefault="00220A2B" w:rsidP="00220A2B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290840C" w14:textId="7ACB3521" w:rsidR="00220A2B" w:rsidRPr="00641B6D" w:rsidRDefault="00220A2B" w:rsidP="006A601F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4656" behindDoc="0" locked="0" layoutInCell="1" allowOverlap="1" wp14:anchorId="52EB30F7" wp14:editId="24EC6FF7">
            <wp:simplePos x="0" y="0"/>
            <wp:positionH relativeFrom="column">
              <wp:posOffset>4607560</wp:posOffset>
            </wp:positionH>
            <wp:positionV relativeFrom="paragraph">
              <wp:posOffset>10160</wp:posOffset>
            </wp:positionV>
            <wp:extent cx="1695450" cy="1776730"/>
            <wp:effectExtent l="0" t="0" r="0" b="0"/>
            <wp:wrapSquare wrapText="bothSides"/>
            <wp:docPr id="2124572882" name="Picture 2124572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hAnsi="Chu Van An" w:cs="Chu Van An"/>
          <w:i/>
          <w:sz w:val="24"/>
          <w:szCs w:val="24"/>
        </w:rPr>
        <w:t>N</w:t>
      </w:r>
      <w:r w:rsidRPr="00641B6D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AD</w:t>
      </w:r>
    </w:p>
    <w:p w14:paraId="6D268EA8" w14:textId="77777777" w:rsidR="00220A2B" w:rsidRPr="00641B6D" w:rsidRDefault="00220A2B" w:rsidP="006A601F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Vì </w:t>
      </w:r>
      <w:r w:rsidRPr="00641B6D">
        <w:rPr>
          <w:rFonts w:ascii="Chu Van An" w:hAnsi="Chu Van An" w:cs="Chu Van An"/>
          <w:i/>
          <w:sz w:val="24"/>
          <w:szCs w:val="24"/>
        </w:rPr>
        <w:t>G</w:t>
      </w:r>
      <w:r w:rsidRPr="00641B6D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641B6D">
        <w:rPr>
          <w:rFonts w:ascii="Chu Van An" w:hAnsi="Chu Van An" w:cs="Chu Van An"/>
          <w:i/>
          <w:sz w:val="24"/>
          <w:szCs w:val="24"/>
        </w:rPr>
        <w:t>ABC</w: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1120" w:dyaOrig="279" w14:anchorId="702C3831">
          <v:shape id="_x0000_i1106" type="#_x0000_t75" style="width:56.25pt;height:14.25pt" o:ole="">
            <v:imagedata r:id="rId144" o:title=""/>
          </v:shape>
          <o:OLEObject Type="Embed" ProgID="Equation.DSMT4" ShapeID="_x0000_i1106" DrawAspect="Content" ObjectID="_1687846256" r:id="rId145"/>
        </w:object>
      </w:r>
    </w:p>
    <w:p w14:paraId="7B3BBC1D" w14:textId="12023C2D" w:rsidR="00220A2B" w:rsidRPr="00641B6D" w:rsidRDefault="00220A2B" w:rsidP="006A601F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Mà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1180" w:dyaOrig="279" w14:anchorId="6B74940D">
          <v:shape id="_x0000_i1107" type="#_x0000_t75" style="width:59.25pt;height:14.25pt" o:ole="">
            <v:imagedata r:id="rId146" o:title=""/>
          </v:shape>
          <o:OLEObject Type="Embed" ProgID="Equation.DSMT4" ShapeID="_x0000_i1107" DrawAspect="Content" ObjectID="_1687846257" r:id="rId14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hAnsi="Chu Van An" w:cs="Chu Van An"/>
          <w:position w:val="-24"/>
          <w:sz w:val="24"/>
          <w:szCs w:val="24"/>
        </w:rPr>
        <w:object w:dxaOrig="2439" w:dyaOrig="620" w14:anchorId="7260B86C">
          <v:shape id="_x0000_i1108" type="#_x0000_t75" style="width:122.25pt;height:30.75pt" o:ole="">
            <v:imagedata r:id="rId148" o:title=""/>
          </v:shape>
          <o:OLEObject Type="Embed" ProgID="Equation.DSMT4" ShapeID="_x0000_i1108" DrawAspect="Content" ObjectID="_1687846258" r:id="rId14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                          </w:t>
      </w:r>
    </w:p>
    <w:p w14:paraId="3DAC92C1" w14:textId="77777777" w:rsidR="00220A2B" w:rsidRPr="00641B6D" w:rsidRDefault="00220A2B" w:rsidP="006A601F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Ta có: </w:t>
      </w:r>
      <w:r w:rsidRPr="00641B6D">
        <w:rPr>
          <w:rFonts w:ascii="Chu Van An" w:hAnsi="Chu Van An" w:cs="Chu Van An"/>
          <w:position w:val="-54"/>
          <w:sz w:val="24"/>
          <w:szCs w:val="24"/>
        </w:rPr>
        <w:object w:dxaOrig="3180" w:dyaOrig="1200" w14:anchorId="038FF143">
          <v:shape id="_x0000_i1109" type="#_x0000_t75" style="width:159pt;height:60pt" o:ole="">
            <v:imagedata r:id="rId150" o:title=""/>
          </v:shape>
          <o:OLEObject Type="Embed" ProgID="Equation.DSMT4" ShapeID="_x0000_i1109" DrawAspect="Content" ObjectID="_1687846259" r:id="rId151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0ED67735" w14:textId="6171AE71" w:rsidR="00773189" w:rsidRPr="00641B6D" w:rsidRDefault="00773189" w:rsidP="00B36082">
      <w:pPr>
        <w:spacing w:line="240" w:lineRule="auto"/>
        <w:rPr>
          <w:rFonts w:ascii="Chu Van An" w:hAnsi="Chu Van An" w:cs="Chu Van An"/>
          <w:b/>
          <w:bCs/>
          <w:color w:val="0033CC"/>
          <w:sz w:val="24"/>
          <w:szCs w:val="24"/>
        </w:rPr>
      </w:pPr>
    </w:p>
    <w:p w14:paraId="6E7F99FA" w14:textId="1B8810C3" w:rsidR="00220A2B" w:rsidRPr="00641B6D" w:rsidRDefault="00220A2B" w:rsidP="00220A2B">
      <w:pPr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tứ diện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</w:t>
      </w:r>
      <w:r w:rsidR="000926DA" w:rsidRPr="000926DA">
        <w:rPr>
          <w:rFonts w:ascii="MS PMincho" w:eastAsia="MS PMincho" w:hAnsi="MS PMincho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M, 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lần lượt là trọng tâm của các tam giác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</w:t>
      </w:r>
      <w:r w:rsidR="000926DA" w:rsidRPr="000926DA">
        <w:rPr>
          <w:rFonts w:ascii="MS PMincho" w:eastAsia="MS PMincho" w:hAnsi="MS PMincho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</w:p>
    <w:p w14:paraId="3042FBD7" w14:textId="77777777" w:rsidR="00220A2B" w:rsidRPr="00641B6D" w:rsidRDefault="00220A2B" w:rsidP="00220A2B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a) Chứng minh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425" w:dyaOrig="405" w14:anchorId="7123BD97">
          <v:shape id="_x0000_i1110" type="#_x0000_t75" style="width:71.25pt;height:20.25pt" o:ole="">
            <v:imagedata r:id="rId152" o:title=""/>
          </v:shape>
          <o:OLEObject Type="Embed" ProgID="Equation.DSMT4" ShapeID="_x0000_i1110" DrawAspect="Content" ObjectID="_1687846260" r:id="rId153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14C42FDD" w14:textId="77777777" w:rsidR="00220A2B" w:rsidRPr="00641B6D" w:rsidRDefault="00220A2B" w:rsidP="00220A2B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b) Gọi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K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là một điểm trên cạnh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BC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sao cho </w:t>
      </w:r>
      <w:r w:rsidRPr="00641B6D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095" w:dyaOrig="285" w14:anchorId="032D2E57">
          <v:shape id="_x0000_i1111" type="#_x0000_t75" style="width:54.75pt;height:14.25pt" o:ole="">
            <v:imagedata r:id="rId154" o:title=""/>
          </v:shape>
          <o:OLEObject Type="Embed" ProgID="Equation.DSMT4" ShapeID="_x0000_i1111" DrawAspect="Content" ObjectID="_1687846261" r:id="rId155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Chứng minh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440" w:dyaOrig="405" w14:anchorId="7757630B">
          <v:shape id="_x0000_i1112" type="#_x0000_t75" style="width:1in;height:20.25pt" o:ole="">
            <v:imagedata r:id="rId156" o:title=""/>
          </v:shape>
          <o:OLEObject Type="Embed" ProgID="Equation.DSMT4" ShapeID="_x0000_i1112" DrawAspect="Content" ObjectID="_1687846262" r:id="rId157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8A3B6D8" w14:textId="77777777" w:rsidR="00220A2B" w:rsidRPr="00641B6D" w:rsidRDefault="00220A2B" w:rsidP="00220A2B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BAA684A" w14:textId="77777777" w:rsidR="00220A2B" w:rsidRPr="00641B6D" w:rsidRDefault="00220A2B" w:rsidP="00220A2B">
      <w:pPr>
        <w:spacing w:beforeLines="20" w:before="48" w:afterLines="20" w:after="48" w:line="288" w:lineRule="auto"/>
        <w:ind w:left="851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a) </w:t>
      </w:r>
    </w:p>
    <w:p w14:paraId="036FC756" w14:textId="13387CB8" w:rsidR="00220A2B" w:rsidRPr="00641B6D" w:rsidRDefault="00220A2B" w:rsidP="006A601F">
      <w:pPr>
        <w:pStyle w:val="ListParagraph"/>
        <w:numPr>
          <w:ilvl w:val="0"/>
          <w:numId w:val="8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6704" behindDoc="0" locked="0" layoutInCell="1" allowOverlap="1" wp14:anchorId="3B8A0CBA" wp14:editId="1D900E1B">
            <wp:simplePos x="0" y="0"/>
            <wp:positionH relativeFrom="column">
              <wp:posOffset>4788375</wp:posOffset>
            </wp:positionH>
            <wp:positionV relativeFrom="paragraph">
              <wp:posOffset>201929</wp:posOffset>
            </wp:positionV>
            <wp:extent cx="1757206" cy="1819275"/>
            <wp:effectExtent l="0" t="0" r="0" b="0"/>
            <wp:wrapSquare wrapText="bothSides"/>
            <wp:docPr id="2124572895" name="Picture 212457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206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hAnsi="Chu Van An" w:cs="Chu Van An"/>
          <w:i/>
          <w:sz w:val="24"/>
          <w:szCs w:val="24"/>
        </w:rPr>
        <w:t>E, F</w:t>
      </w:r>
      <w:r w:rsidRPr="00641B6D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BD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="000926DA" w:rsidRPr="000926DA">
        <w:rPr>
          <w:rFonts w:ascii="MS PMincho" w:eastAsia="MS PMincho" w:hAnsi="MS PMincho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</w:p>
    <w:p w14:paraId="723EE9CF" w14:textId="77777777" w:rsidR="00220A2B" w:rsidRPr="00641B6D" w:rsidRDefault="00220A2B" w:rsidP="006A601F">
      <w:pPr>
        <w:pStyle w:val="ListParagraph"/>
        <w:numPr>
          <w:ilvl w:val="0"/>
          <w:numId w:val="8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Theo tính chất trọng tâm ta có </w:t>
      </w:r>
      <w:r w:rsidRPr="00641B6D">
        <w:rPr>
          <w:rFonts w:ascii="Chu Van An" w:hAnsi="Chu Van An" w:cs="Chu Van An"/>
          <w:position w:val="-24"/>
          <w:sz w:val="24"/>
          <w:szCs w:val="24"/>
        </w:rPr>
        <w:object w:dxaOrig="2840" w:dyaOrig="620" w14:anchorId="407181B2">
          <v:shape id="_x0000_i1113" type="#_x0000_t75" style="width:141.75pt;height:30.75pt" o:ole="">
            <v:imagedata r:id="rId159" o:title=""/>
          </v:shape>
          <o:OLEObject Type="Embed" ProgID="Equation.DSMT4" ShapeID="_x0000_i1113" DrawAspect="Content" ObjectID="_1687846263" r:id="rId16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</w:p>
    <w:p w14:paraId="729C938C" w14:textId="77777777" w:rsidR="00220A2B" w:rsidRPr="00641B6D" w:rsidRDefault="00220A2B" w:rsidP="006A601F">
      <w:pPr>
        <w:pStyle w:val="ListParagraph"/>
        <w:numPr>
          <w:ilvl w:val="0"/>
          <w:numId w:val="8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Do đó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420" w:dyaOrig="400" w14:anchorId="5D895783">
          <v:shape id="_x0000_i1114" type="#_x0000_t75" style="width:71.25pt;height:20.25pt" o:ole="">
            <v:imagedata r:id="rId161" o:title=""/>
          </v:shape>
          <o:OLEObject Type="Embed" ProgID="Equation.DSMT4" ShapeID="_x0000_i1114" DrawAspect="Content" ObjectID="_1687846264" r:id="rId162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BD54AAE" w14:textId="77777777" w:rsidR="00220A2B" w:rsidRPr="00641B6D" w:rsidRDefault="00220A2B" w:rsidP="00220A2B">
      <w:pPr>
        <w:spacing w:beforeLines="20" w:before="48" w:afterLines="20" w:after="48" w:line="288" w:lineRule="auto"/>
        <w:ind w:left="851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b) </w:t>
      </w:r>
    </w:p>
    <w:p w14:paraId="409EF9E9" w14:textId="77777777" w:rsidR="00220A2B" w:rsidRPr="00641B6D" w:rsidRDefault="00220A2B" w:rsidP="006A601F">
      <w:pPr>
        <w:pStyle w:val="ListParagraph"/>
        <w:numPr>
          <w:ilvl w:val="0"/>
          <w:numId w:val="9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hAnsi="Chu Van An" w:cs="Chu Van An"/>
          <w:i/>
          <w:sz w:val="24"/>
          <w:szCs w:val="24"/>
        </w:rPr>
        <w:t>I</w:t>
      </w:r>
      <w:r w:rsidRPr="00641B6D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AD</w:t>
      </w:r>
      <w:r w:rsidRPr="00641B6D">
        <w:rPr>
          <w:rFonts w:ascii="Chu Van An" w:hAnsi="Chu Van An" w:cs="Chu Van An"/>
          <w:sz w:val="24"/>
          <w:szCs w:val="24"/>
        </w:rPr>
        <w:t xml:space="preserve"> thì </w:t>
      </w:r>
      <w:r w:rsidRPr="00641B6D">
        <w:rPr>
          <w:rFonts w:ascii="Chu Van An" w:hAnsi="Chu Van An" w:cs="Chu Van An"/>
          <w:position w:val="-24"/>
          <w:sz w:val="24"/>
          <w:szCs w:val="24"/>
        </w:rPr>
        <w:object w:dxaOrig="900" w:dyaOrig="620" w14:anchorId="78EF3239">
          <v:shape id="_x0000_i1115" type="#_x0000_t75" style="width:45pt;height:30.75pt" o:ole="">
            <v:imagedata r:id="rId163" o:title=""/>
          </v:shape>
          <o:OLEObject Type="Embed" ProgID="Equation.DSMT4" ShapeID="_x0000_i1115" DrawAspect="Content" ObjectID="_1687846265" r:id="rId164"/>
        </w:object>
      </w:r>
    </w:p>
    <w:p w14:paraId="2DE62D7F" w14:textId="77777777" w:rsidR="00220A2B" w:rsidRPr="00641B6D" w:rsidRDefault="00220A2B" w:rsidP="006A601F">
      <w:pPr>
        <w:pStyle w:val="ListParagraph"/>
        <w:numPr>
          <w:ilvl w:val="0"/>
          <w:numId w:val="9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Mặt khác </w:t>
      </w:r>
      <w:r w:rsidRPr="00641B6D">
        <w:rPr>
          <w:rFonts w:ascii="Chu Van An" w:hAnsi="Chu Van An" w:cs="Chu Van An"/>
          <w:position w:val="-24"/>
          <w:sz w:val="24"/>
          <w:szCs w:val="24"/>
        </w:rPr>
        <w:object w:dxaOrig="4120" w:dyaOrig="620" w14:anchorId="0B66BBA8">
          <v:shape id="_x0000_i1116" type="#_x0000_t75" style="width:206.25pt;height:30.75pt" o:ole="">
            <v:imagedata r:id="rId165" o:title=""/>
          </v:shape>
          <o:OLEObject Type="Embed" ProgID="Equation.DSMT4" ShapeID="_x0000_i1116" DrawAspect="Content" ObjectID="_1687846266" r:id="rId166"/>
        </w:object>
      </w:r>
    </w:p>
    <w:p w14:paraId="726C3068" w14:textId="77777777" w:rsidR="00220A2B" w:rsidRPr="00641B6D" w:rsidRDefault="00220A2B" w:rsidP="006A601F">
      <w:pPr>
        <w:pStyle w:val="ListParagraph"/>
        <w:numPr>
          <w:ilvl w:val="0"/>
          <w:numId w:val="9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Do đó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440" w:dyaOrig="400" w14:anchorId="7F39D4C0">
          <v:shape id="_x0000_i1117" type="#_x0000_t75" style="width:1in;height:20.25pt" o:ole="">
            <v:imagedata r:id="rId167" o:title=""/>
          </v:shape>
          <o:OLEObject Type="Embed" ProgID="Equation.DSMT4" ShapeID="_x0000_i1117" DrawAspect="Content" ObjectID="_1687846267" r:id="rId16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01EF6D87" w14:textId="1DDFC3DC" w:rsidR="00220A2B" w:rsidRPr="00641B6D" w:rsidRDefault="00220A2B" w:rsidP="00220A2B">
      <w:pPr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3: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hình chóp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S.AB</w:t>
      </w:r>
      <w:r w:rsidR="000926DA" w:rsidRPr="000926DA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có đáy là hình bình hành. Gọi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M, N, P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lần lượt là trung điểm của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 xml:space="preserve">AB, </w:t>
      </w:r>
      <w:r w:rsidR="000926DA" w:rsidRPr="000926DA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 xml:space="preserve">, </w:t>
      </w:r>
      <w:r w:rsidR="000926DA" w:rsidRPr="000926DA">
        <w:rPr>
          <w:rFonts w:ascii="Chu Van An" w:hAnsi="Chu Van An" w:cs="Chu Van An"/>
          <w:i/>
          <w:sz w:val="24"/>
          <w:szCs w:val="24"/>
        </w:rPr>
        <w:t>SA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</w:p>
    <w:p w14:paraId="5949735D" w14:textId="16CFC4E9" w:rsidR="00220A2B" w:rsidRPr="00641B6D" w:rsidRDefault="00220A2B" w:rsidP="00220A2B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a) Chứng minh rằng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365" w:dyaOrig="405" w14:anchorId="709C52CA">
          <v:shape id="_x0000_i1118" type="#_x0000_t75" style="width:68.25pt;height:20.25pt" o:ole="">
            <v:imagedata r:id="rId169" o:title=""/>
          </v:shape>
          <o:OLEObject Type="Embed" ProgID="Equation.DSMT4" ShapeID="_x0000_i1118" DrawAspect="Content" ObjectID="_1687846268" r:id="rId170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365" w:dyaOrig="405" w14:anchorId="382100D3">
          <v:shape id="_x0000_i1119" type="#_x0000_t75" style="width:68.25pt;height:20.25pt" o:ole="">
            <v:imagedata r:id="rId171" o:title=""/>
          </v:shape>
          <o:OLEObject Type="Embed" ProgID="Equation.DSMT4" ShapeID="_x0000_i1119" DrawAspect="Content" ObjectID="_1687846269" r:id="rId172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71DB8DC7" w14:textId="77777777" w:rsidR="00220A2B" w:rsidRPr="00641B6D" w:rsidRDefault="00220A2B" w:rsidP="00220A2B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b) Chứng minh rằng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320" w:dyaOrig="405" w14:anchorId="652978CA">
          <v:shape id="_x0000_i1120" type="#_x0000_t75" style="width:66pt;height:20.25pt" o:ole="">
            <v:imagedata r:id="rId173" o:title=""/>
          </v:shape>
          <o:OLEObject Type="Embed" ProgID="Equation.DSMT4" ShapeID="_x0000_i1120" DrawAspect="Content" ObjectID="_1687846270" r:id="rId174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335" w:dyaOrig="405" w14:anchorId="030BCAEF">
          <v:shape id="_x0000_i1121" type="#_x0000_t75" style="width:66.75pt;height:20.25pt" o:ole="">
            <v:imagedata r:id="rId175" o:title=""/>
          </v:shape>
          <o:OLEObject Type="Embed" ProgID="Equation.DSMT4" ShapeID="_x0000_i1121" DrawAspect="Content" ObjectID="_1687846271" r:id="rId176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EDAF7B8" w14:textId="775820E6" w:rsidR="00220A2B" w:rsidRPr="00641B6D" w:rsidRDefault="00220A2B" w:rsidP="00220A2B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c) Gọi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I, J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lần luợt là trọng tâm của các tam giác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ABC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S</w:t>
      </w:r>
      <w:r w:rsidR="000926DA" w:rsidRPr="000926DA">
        <w:rPr>
          <w:rFonts w:ascii="Chu Van An" w:hAnsi="Chu Van An" w:cs="Chu Van An"/>
          <w:i/>
          <w:sz w:val="24"/>
          <w:szCs w:val="24"/>
        </w:rPr>
        <w:t>CB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Chứng minh rằng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185" w:dyaOrig="405" w14:anchorId="7674D55D">
          <v:shape id="_x0000_i1122" type="#_x0000_t75" style="width:59.25pt;height:20.25pt" o:ole="">
            <v:imagedata r:id="rId177" o:title=""/>
          </v:shape>
          <o:OLEObject Type="Embed" ProgID="Equation.DSMT4" ShapeID="_x0000_i1122" DrawAspect="Content" ObjectID="_1687846272" r:id="rId178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200" w:dyaOrig="405" w14:anchorId="7B2A46DF">
          <v:shape id="_x0000_i1123" type="#_x0000_t75" style="width:60pt;height:20.25pt" o:ole="">
            <v:imagedata r:id="rId179" o:title=""/>
          </v:shape>
          <o:OLEObject Type="Embed" ProgID="Equation.DSMT4" ShapeID="_x0000_i1123" DrawAspect="Content" ObjectID="_1687846273" r:id="rId180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200" w:dyaOrig="405" w14:anchorId="1FEDD41F">
          <v:shape id="_x0000_i1124" type="#_x0000_t75" style="width:60pt;height:20.25pt" o:ole="">
            <v:imagedata r:id="rId181" o:title=""/>
          </v:shape>
          <o:OLEObject Type="Embed" ProgID="Equation.DSMT4" ShapeID="_x0000_i1124" DrawAspect="Content" ObjectID="_1687846274" r:id="rId182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C0E6B56" w14:textId="77777777" w:rsidR="00220A2B" w:rsidRPr="00641B6D" w:rsidRDefault="00220A2B" w:rsidP="00220A2B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lastRenderedPageBreak/>
        <w:t>Lời giải</w:t>
      </w:r>
    </w:p>
    <w:p w14:paraId="30389843" w14:textId="5C5874A0" w:rsidR="00220A2B" w:rsidRPr="00641B6D" w:rsidRDefault="00220A2B" w:rsidP="00220A2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a) Ta có: </w:t>
      </w:r>
      <w:r w:rsidRPr="00641B6D">
        <w:rPr>
          <w:rFonts w:ascii="Chu Van An" w:hAnsi="Chu Van An" w:cs="Chu Van An"/>
          <w:i/>
          <w:sz w:val="24"/>
          <w:szCs w:val="24"/>
        </w:rPr>
        <w:t>AB</w:t>
      </w:r>
      <w:r w:rsidR="000926DA" w:rsidRPr="000926DA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sz w:val="24"/>
          <w:szCs w:val="24"/>
        </w:rPr>
        <w:t xml:space="preserve"> là hình bình hành và </w:t>
      </w:r>
      <w:r w:rsidRPr="00641B6D">
        <w:rPr>
          <w:rFonts w:ascii="Chu Van An" w:hAnsi="Chu Van An" w:cs="Chu Van An"/>
          <w:i/>
          <w:sz w:val="24"/>
          <w:szCs w:val="24"/>
        </w:rPr>
        <w:t>M, N</w:t>
      </w:r>
      <w:r w:rsidRPr="00641B6D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AB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="000926DA" w:rsidRPr="000926DA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1620" w:dyaOrig="279" w14:anchorId="0179FA91">
          <v:shape id="_x0000_i1125" type="#_x0000_t75" style="width:81pt;height:14.25pt" o:ole="">
            <v:imagedata r:id="rId183" o:title=""/>
          </v:shape>
          <o:OLEObject Type="Embed" ProgID="Equation.DSMT4" ShapeID="_x0000_i1125" DrawAspect="Content" ObjectID="_1687846275" r:id="rId184"/>
        </w:object>
      </w:r>
    </w:p>
    <w:p w14:paraId="063609E6" w14:textId="77777777" w:rsidR="00220A2B" w:rsidRPr="00641B6D" w:rsidRDefault="00220A2B" w:rsidP="00220A2B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7728" behindDoc="0" locked="0" layoutInCell="1" allowOverlap="1" wp14:anchorId="3A22E2EC" wp14:editId="3A79DE34">
            <wp:simplePos x="0" y="0"/>
            <wp:positionH relativeFrom="margin">
              <wp:align>right</wp:align>
            </wp:positionH>
            <wp:positionV relativeFrom="paragraph">
              <wp:posOffset>262255</wp:posOffset>
            </wp:positionV>
            <wp:extent cx="1772920" cy="1619250"/>
            <wp:effectExtent l="0" t="0" r="0" b="0"/>
            <wp:wrapSquare wrapText="bothSides"/>
            <wp:docPr id="2124572924" name="Picture 2124572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B6D">
        <w:rPr>
          <w:rFonts w:ascii="Chu Van An" w:hAnsi="Chu Van An" w:cs="Chu Van An"/>
          <w:sz w:val="24"/>
          <w:szCs w:val="24"/>
        </w:rPr>
        <w:t xml:space="preserve">Do đó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359" w:dyaOrig="400" w14:anchorId="3F8E49BE">
          <v:shape id="_x0000_i1126" type="#_x0000_t75" style="width:68.25pt;height:20.25pt" o:ole="">
            <v:imagedata r:id="rId169" o:title=""/>
          </v:shape>
          <o:OLEObject Type="Embed" ProgID="Equation.DSMT4" ShapeID="_x0000_i1126" DrawAspect="Content" ObjectID="_1687846276" r:id="rId18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359" w:dyaOrig="400" w14:anchorId="50AFD949">
          <v:shape id="_x0000_i1127" type="#_x0000_t75" style="width:68.25pt;height:20.25pt" o:ole="">
            <v:imagedata r:id="rId169" o:title=""/>
          </v:shape>
          <o:OLEObject Type="Embed" ProgID="Equation.DSMT4" ShapeID="_x0000_i1127" DrawAspect="Content" ObjectID="_1687846277" r:id="rId187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622681F0" w14:textId="77777777" w:rsidR="00220A2B" w:rsidRPr="00641B6D" w:rsidRDefault="00220A2B" w:rsidP="00220A2B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b) Trong tam giác </w:t>
      </w:r>
      <w:r w:rsidRPr="00641B6D">
        <w:rPr>
          <w:rFonts w:ascii="Chu Van An" w:hAnsi="Chu Van An" w:cs="Chu Van An"/>
          <w:i/>
          <w:sz w:val="24"/>
          <w:szCs w:val="24"/>
        </w:rPr>
        <w:t>SAB</w:t>
      </w:r>
      <w:r w:rsidRPr="00641B6D">
        <w:rPr>
          <w:rFonts w:ascii="Chu Van An" w:hAnsi="Chu Van An" w:cs="Chu Van An"/>
          <w:sz w:val="24"/>
          <w:szCs w:val="24"/>
        </w:rPr>
        <w:t xml:space="preserve"> có </w:t>
      </w:r>
      <w:r w:rsidRPr="00641B6D">
        <w:rPr>
          <w:rFonts w:ascii="Chu Van An" w:hAnsi="Chu Van An" w:cs="Chu Van An"/>
          <w:i/>
          <w:sz w:val="24"/>
          <w:szCs w:val="24"/>
        </w:rPr>
        <w:t>M, P</w:t>
      </w:r>
      <w:r w:rsidRPr="00641B6D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AB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SA</w: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hAnsi="Chu Van An" w:cs="Chu Van An"/>
          <w:i/>
          <w:sz w:val="24"/>
          <w:szCs w:val="24"/>
        </w:rPr>
        <w:t>MP</w: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suy ra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2540" w:dyaOrig="400" w14:anchorId="052FB3F8">
          <v:shape id="_x0000_i1128" type="#_x0000_t75" style="width:126.75pt;height:20.25pt" o:ole="">
            <v:imagedata r:id="rId188" o:title=""/>
          </v:shape>
          <o:OLEObject Type="Embed" ProgID="Equation.DSMT4" ShapeID="_x0000_i1128" DrawAspect="Content" ObjectID="_1687846278" r:id="rId18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A53B5AA" w14:textId="77777777" w:rsidR="00220A2B" w:rsidRPr="00641B6D" w:rsidRDefault="00220A2B" w:rsidP="00220A2B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Dễ thấy </w:t>
      </w:r>
      <w:r w:rsidRPr="00641B6D">
        <w:rPr>
          <w:rFonts w:ascii="Chu Van An" w:hAnsi="Chu Van An" w:cs="Chu Van An"/>
          <w:i/>
          <w:sz w:val="24"/>
          <w:szCs w:val="24"/>
        </w:rPr>
        <w:t>AMCN</w:t>
      </w:r>
      <w:r w:rsidRPr="00641B6D">
        <w:rPr>
          <w:rFonts w:ascii="Chu Van An" w:hAnsi="Chu Van An" w:cs="Chu Van An"/>
          <w:sz w:val="24"/>
          <w:szCs w:val="24"/>
        </w:rPr>
        <w:t xml:space="preserve"> là hình bình hành nên giao điểm </w:t>
      </w:r>
      <w:r w:rsidRPr="00641B6D">
        <w:rPr>
          <w:rFonts w:ascii="Chu Van An" w:hAnsi="Chu Van An" w:cs="Chu Van An"/>
          <w:i/>
          <w:sz w:val="24"/>
          <w:szCs w:val="24"/>
        </w:rPr>
        <w:t>O</w:t>
      </w:r>
      <w:r w:rsidRPr="00641B6D">
        <w:rPr>
          <w:rFonts w:ascii="Chu Van An" w:hAnsi="Chu Van An" w:cs="Chu Van An"/>
          <w:sz w:val="24"/>
          <w:szCs w:val="24"/>
        </w:rPr>
        <w:t xml:space="preserve"> của chúng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AC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MN</w: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i/>
          <w:position w:val="-14"/>
          <w:sz w:val="24"/>
          <w:szCs w:val="24"/>
        </w:rPr>
        <w:object w:dxaOrig="1460" w:dyaOrig="400" w14:anchorId="1217DA88">
          <v:shape id="_x0000_i1129" type="#_x0000_t75" style="width:72.75pt;height:20.25pt" o:ole="">
            <v:imagedata r:id="rId190" o:title=""/>
          </v:shape>
          <o:OLEObject Type="Embed" ProgID="Equation.DSMT4" ShapeID="_x0000_i1129" DrawAspect="Content" ObjectID="_1687846279" r:id="rId191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86D4705" w14:textId="77777777" w:rsidR="00220A2B" w:rsidRPr="00641B6D" w:rsidRDefault="00220A2B" w:rsidP="00220A2B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mặt phẳng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700" w:dyaOrig="400" w14:anchorId="3827580B">
          <v:shape id="_x0000_i1130" type="#_x0000_t75" style="width:35.25pt;height:20.25pt" o:ole="">
            <v:imagedata r:id="rId192" o:title=""/>
          </v:shape>
          <o:OLEObject Type="Embed" ProgID="Equation.DSMT4" ShapeID="_x0000_i1130" DrawAspect="Content" ObjectID="_1687846280" r:id="rId19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có </w:t>
      </w:r>
      <w:r w:rsidRPr="00641B6D">
        <w:rPr>
          <w:rFonts w:ascii="Chu Van An" w:hAnsi="Chu Van An" w:cs="Chu Van An"/>
          <w:i/>
          <w:sz w:val="24"/>
          <w:szCs w:val="24"/>
        </w:rPr>
        <w:t>PO</w: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của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660" w:dyaOrig="279" w14:anchorId="58696028">
          <v:shape id="_x0000_i1131" type="#_x0000_t75" style="width:33pt;height:14.25pt" o:ole="">
            <v:imagedata r:id="rId194" o:title=""/>
          </v:shape>
          <o:OLEObject Type="Embed" ProgID="Equation.DSMT4" ShapeID="_x0000_i1131" DrawAspect="Content" ObjectID="_1687846281" r:id="rId19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2560" w:dyaOrig="400" w14:anchorId="5D9AC748">
          <v:shape id="_x0000_i1132" type="#_x0000_t75" style="width:128.25pt;height:20.25pt" o:ole="">
            <v:imagedata r:id="rId196" o:title=""/>
          </v:shape>
          <o:OLEObject Type="Embed" ProgID="Equation.DSMT4" ShapeID="_x0000_i1132" DrawAspect="Content" ObjectID="_1687846282" r:id="rId197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34A8C38" w14:textId="77777777" w:rsidR="00220A2B" w:rsidRPr="00641B6D" w:rsidRDefault="00220A2B" w:rsidP="00220A2B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c) Gọi </w:t>
      </w:r>
      <w:r w:rsidRPr="00641B6D">
        <w:rPr>
          <w:rFonts w:ascii="Chu Van An" w:hAnsi="Chu Van An" w:cs="Chu Van An"/>
          <w:i/>
          <w:sz w:val="24"/>
          <w:szCs w:val="24"/>
        </w:rPr>
        <w:t>K</w:t>
      </w:r>
      <w:r w:rsidRPr="00641B6D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BC</w: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position w:val="-60"/>
          <w:sz w:val="24"/>
          <w:szCs w:val="24"/>
        </w:rPr>
        <w:object w:dxaOrig="1280" w:dyaOrig="1320" w14:anchorId="15DBEC73">
          <v:shape id="_x0000_i1133" type="#_x0000_t75" style="width:63.75pt;height:66pt" o:ole="">
            <v:imagedata r:id="rId198" o:title=""/>
          </v:shape>
          <o:OLEObject Type="Embed" ProgID="Equation.DSMT4" ShapeID="_x0000_i1133" DrawAspect="Content" ObjectID="_1687846283" r:id="rId19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(tính chất trọng tâm tam giác)</w:t>
      </w:r>
    </w:p>
    <w:p w14:paraId="76D195ED" w14:textId="6CC009FE" w:rsidR="00220A2B" w:rsidRPr="00641B6D" w:rsidRDefault="00220A2B" w:rsidP="00344567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Do đó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2240" w:dyaOrig="400" w14:anchorId="310AC2B5">
          <v:shape id="_x0000_i1134" type="#_x0000_t75" style="width:111.75pt;height:20.25pt" o:ole="">
            <v:imagedata r:id="rId200" o:title=""/>
          </v:shape>
          <o:OLEObject Type="Embed" ProgID="Equation.DSMT4" ShapeID="_x0000_i1134" DrawAspect="Content" ObjectID="_1687846284" r:id="rId20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200" w:dyaOrig="400" w14:anchorId="04DC65CF">
          <v:shape id="_x0000_i1135" type="#_x0000_t75" style="width:60pt;height:20.25pt" o:ole="">
            <v:imagedata r:id="rId177" o:title=""/>
          </v:shape>
          <o:OLEObject Type="Embed" ProgID="Equation.DSMT4" ShapeID="_x0000_i1135" DrawAspect="Content" ObjectID="_1687846285" r:id="rId20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200" w:dyaOrig="400" w14:anchorId="163A77B0">
          <v:shape id="_x0000_i1136" type="#_x0000_t75" style="width:60pt;height:20.25pt" o:ole="">
            <v:imagedata r:id="rId181" o:title=""/>
          </v:shape>
          <o:OLEObject Type="Embed" ProgID="Equation.DSMT4" ShapeID="_x0000_i1136" DrawAspect="Content" ObjectID="_1687846286" r:id="rId203"/>
        </w:object>
      </w:r>
    </w:p>
    <w:p w14:paraId="3CA896A6" w14:textId="4621D658" w:rsidR="003B77C9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18"/>
      </w:tblGrid>
      <w:tr w:rsidR="00D976FE" w:rsidRPr="00297089" w14:paraId="5DF94371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5C98AA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" w:name="c1q"/>
            <w:bookmarkEnd w:id="7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6E2C97F4">
                <v:shape id="_x0000_i1137" type="#_x0000_t75" style="width:45.75pt;height:14.25pt" o:ole="">
                  <v:imagedata r:id="rId204" o:title=""/>
                </v:shape>
                <o:OLEObject Type="Embed" ProgID="Equation.DSMT4" ShapeID="_x0000_i1137" DrawAspect="Content" ObjectID="_1687846287" r:id="rId20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40" w14:anchorId="3FCE6A32">
                <v:shape id="_x0000_i1138" type="#_x0000_t75" style="width:16.5pt;height:12pt" o:ole="">
                  <v:imagedata r:id="rId206" o:title=""/>
                </v:shape>
                <o:OLEObject Type="Embed" ProgID="Equation.DSMT4" ShapeID="_x0000_i1138" DrawAspect="Content" ObjectID="_1687846288" r:id="rId20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55" w14:anchorId="6CCCD20F">
                <v:shape id="_x0000_i1139" type="#_x0000_t75" style="width:13.5pt;height:12.75pt" o:ole="">
                  <v:imagedata r:id="rId208" o:title=""/>
                </v:shape>
                <o:OLEObject Type="Embed" ProgID="Equation.DSMT4" ShapeID="_x0000_i1139" DrawAspect="Content" ObjectID="_1687846289" r:id="rId20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lần lượt là trung điểm của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70" w14:anchorId="08A377BF">
                <v:shape id="_x0000_i1140" type="#_x0000_t75" style="width:17.25pt;height:13.5pt" o:ole="">
                  <v:imagedata r:id="rId210" o:title=""/>
                </v:shape>
                <o:OLEObject Type="Embed" ProgID="Equation.DSMT4" ShapeID="_x0000_i1140" DrawAspect="Content" ObjectID="_1687846290" r:id="rId21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02359C41">
                <v:shape id="_x0000_i1141" type="#_x0000_t75" style="width:19.5pt;height:13.5pt" o:ole="">
                  <v:imagedata r:id="rId212" o:title=""/>
                </v:shape>
                <o:OLEObject Type="Embed" ProgID="Equation.DSMT4" ShapeID="_x0000_i1141" DrawAspect="Content" ObjectID="_1687846291" r:id="rId21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</w:t>
            </w:r>
            <w:r w:rsidRPr="0075306F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B5984B3" w14:textId="15B7E265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" w:name="c1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Calibri" w:hAnsi="Chu Van An" w:cs="Chu Van An"/>
                <w:color w:val="000000"/>
                <w:position w:val="-14"/>
                <w:sz w:val="24"/>
                <w:szCs w:val="24"/>
              </w:rPr>
              <w:object w:dxaOrig="1605" w:dyaOrig="405" w14:anchorId="5DB81020">
                <v:shape id="_x0000_i1142" type="#_x0000_t75" style="width:80.25pt;height:20.25pt" o:ole="">
                  <v:imagedata r:id="rId214" o:title=""/>
                </v:shape>
                <o:OLEObject Type="Embed" ProgID="Equation.DSMT4" ShapeID="_x0000_i1142" DrawAspect="Content" ObjectID="_1687846292" r:id="rId215"/>
              </w:object>
            </w:r>
            <w:r w:rsidRPr="0075306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bookmarkStart w:id="9" w:name="c1b"/>
            <w:bookmarkEnd w:id="8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Calibri" w:hAnsi="Chu Van An" w:cs="Chu Van An"/>
                <w:color w:val="000000"/>
                <w:position w:val="-14"/>
                <w:sz w:val="24"/>
                <w:szCs w:val="24"/>
              </w:rPr>
              <w:object w:dxaOrig="1290" w:dyaOrig="405" w14:anchorId="794F8366">
                <v:shape id="_x0000_i1143" type="#_x0000_t75" style="width:64.5pt;height:20.25pt" o:ole="">
                  <v:imagedata r:id="rId216" o:title=""/>
                </v:shape>
                <o:OLEObject Type="Embed" ProgID="Equation.DSMT4" ShapeID="_x0000_i1143" DrawAspect="Content" ObjectID="_1687846293" r:id="rId217"/>
              </w:object>
            </w:r>
            <w:r w:rsidRPr="0075306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</w:p>
          <w:p w14:paraId="6444CA26" w14:textId="16AFEEB3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0" w:name="c1c"/>
            <w:bookmarkEnd w:id="9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Calibri" w:hAnsi="Chu Van An" w:cs="Chu Van An"/>
                <w:color w:val="000000"/>
                <w:position w:val="-14"/>
                <w:sz w:val="24"/>
                <w:szCs w:val="24"/>
              </w:rPr>
              <w:object w:dxaOrig="1425" w:dyaOrig="405" w14:anchorId="7A70E6D9">
                <v:shape id="_x0000_i1144" type="#_x0000_t75" style="width:71.25pt;height:20.25pt" o:ole="">
                  <v:imagedata r:id="rId218" o:title=""/>
                </v:shape>
                <o:OLEObject Type="Embed" ProgID="Equation.DSMT4" ShapeID="_x0000_i1144" DrawAspect="Content" ObjectID="_1687846294" r:id="rId219"/>
              </w:object>
            </w:r>
            <w:r w:rsidRPr="0075306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bookmarkStart w:id="11" w:name="c1d"/>
            <w:bookmarkEnd w:id="10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Calibri" w:hAnsi="Chu Van An" w:cs="Chu Van An"/>
                <w:color w:val="000000"/>
                <w:position w:val="-14"/>
                <w:sz w:val="24"/>
                <w:szCs w:val="24"/>
              </w:rPr>
              <w:object w:dxaOrig="1365" w:dyaOrig="390" w14:anchorId="58550A57">
                <v:shape id="_x0000_i1145" type="#_x0000_t75" style="width:68.25pt;height:19.5pt" o:ole="">
                  <v:imagedata r:id="rId220" o:title=""/>
                </v:shape>
                <o:OLEObject Type="Embed" ProgID="Equation.DSMT4" ShapeID="_x0000_i1145" DrawAspect="Content" ObjectID="_1687846295" r:id="rId221"/>
              </w:object>
            </w:r>
            <w:r w:rsidRPr="0075306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</w:p>
          <w:bookmarkEnd w:id="11"/>
          <w:p w14:paraId="3E0C0F36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B06AAC" w14:textId="77777777" w:rsidR="00D976FE" w:rsidRPr="00297089" w:rsidRDefault="00D976FE" w:rsidP="00C127CE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bookmarkStart w:id="12" w:name="_Hlk77202801"/>
            <w:bookmarkStart w:id="13" w:name="_Hlk77204271"/>
            <w:bookmarkStart w:id="14" w:name="_Hlk77204444"/>
            <w:bookmarkStart w:id="15" w:name="_Hlk77202569"/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 xml:space="preserve">   Lời giải</w:t>
            </w:r>
          </w:p>
        </w:tc>
      </w:tr>
      <w:tr w:rsidR="00D976FE" w:rsidRPr="00297089" w14:paraId="13FED231" w14:textId="77777777" w:rsidTr="00D976FE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9D22BD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99"/>
                <w:sz w:val="24"/>
                <w:szCs w:val="24"/>
                <w:lang w:val="vi-VN"/>
              </w:rPr>
            </w:pP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6" w:name="c2q"/>
            <w:bookmarkEnd w:id="16"/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2:</w:t>
            </w:r>
            <w:r w:rsidRPr="0075306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Tìm khẳng định </w:t>
            </w:r>
            <w:r w:rsidRPr="0075306F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>đúng</w:t>
            </w:r>
            <w:r w:rsidRPr="0075306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trong các khẳng định sau.</w:t>
            </w:r>
          </w:p>
          <w:p w14:paraId="2D4A7A96" w14:textId="086C945E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vi-VN"/>
              </w:rPr>
            </w:pPr>
            <w:bookmarkStart w:id="17" w:name="c2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75306F">
              <w:rPr>
                <w:rFonts w:ascii="Chu Van An" w:eastAsia="Times New Roman" w:hAnsi="Chu Van An" w:cs="Chu Van An"/>
                <w:b/>
                <w:color w:val="000099"/>
                <w:sz w:val="24"/>
                <w:szCs w:val="24"/>
                <w:lang w:val="vi-VN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  <w:lang w:val="nl-NL"/>
              </w:rPr>
              <w:t>Nếu một đường thẳng song song với một mặt phẳng thì nó song song với một đường thẳng nào đó nằm trong mặt phẳng đó.</w:t>
            </w:r>
          </w:p>
          <w:p w14:paraId="1D4DA2BD" w14:textId="394AC604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vi-VN"/>
              </w:rPr>
            </w:pPr>
            <w:bookmarkStart w:id="18" w:name="c2b"/>
            <w:bookmarkEnd w:id="17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vi-VN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  <w:lang w:val="nl-NL"/>
              </w:rPr>
              <w:t>Nếu hai mặt phẳng cùng song song với mặt phẳng thứ ba thì chúng song song với nhau.</w:t>
            </w:r>
          </w:p>
          <w:p w14:paraId="4668E2C2" w14:textId="5E59231A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vi-VN"/>
              </w:rPr>
            </w:pPr>
            <w:bookmarkStart w:id="19" w:name="c2c"/>
            <w:bookmarkEnd w:id="18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vi-VN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  <w:lang w:val="nl-NL"/>
              </w:rPr>
              <w:t>Nếu ba mặt phẳng phân biệt đôi một cắt nhau theo ba giao tuyến thì ba giao tuyến đó phải đồng quy.</w:t>
            </w:r>
          </w:p>
          <w:p w14:paraId="40D00BDC" w14:textId="6203375C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vi-VN"/>
              </w:rPr>
            </w:pPr>
            <w:bookmarkStart w:id="20" w:name="c2d"/>
            <w:bookmarkEnd w:id="19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vi-VN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  <w:lang w:val="nl-NL"/>
              </w:rPr>
              <w:t>Trong không gian, hai đường thẳng cùng vuông góc với đường thẳng thứ ba thì hai đường thẳng đó song song với nhau.</w:t>
            </w:r>
          </w:p>
          <w:bookmarkEnd w:id="20"/>
          <w:p w14:paraId="0863D988" w14:textId="77777777" w:rsidR="00D976FE" w:rsidRPr="00297089" w:rsidRDefault="00D976FE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9CEB61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3F488D1C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D24F49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1" w:name="c3q"/>
            <w:bookmarkEnd w:id="21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hình chóp tứ giác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517AA104">
                <v:shape id="_x0000_i1146" type="#_x0000_t75" style="width:45.75pt;height:13.5pt" o:ole="">
                  <v:imagedata r:id="rId222" o:title=""/>
                </v:shape>
                <o:OLEObject Type="Embed" ProgID="Equation.DSMT4" ShapeID="_x0000_i1146" DrawAspect="Content" ObjectID="_1687846296" r:id="rId22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6880087E">
                <v:shape id="_x0000_i1147" type="#_x0000_t75" style="width:16.5pt;height:13.5pt" o:ole="">
                  <v:imagedata r:id="rId224" o:title=""/>
                </v:shape>
                <o:OLEObject Type="Embed" ProgID="Equation.DSMT4" ShapeID="_x0000_i1147" DrawAspect="Content" ObjectID="_1687846297" r:id="rId22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21CBF322" wp14:editId="283B15E7">
                  <wp:extent cx="171450" cy="171450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của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70" w14:anchorId="12D2B526">
                <v:shape id="_x0000_i1148" type="#_x0000_t75" style="width:17.25pt;height:13.5pt" o:ole="">
                  <v:imagedata r:id="rId227" o:title=""/>
                </v:shape>
                <o:OLEObject Type="Embed" ProgID="Equation.DSMT4" ShapeID="_x0000_i1148" DrawAspect="Content" ObjectID="_1687846298" r:id="rId22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70" w14:anchorId="387C3172">
                <v:shape id="_x0000_i1149" type="#_x0000_t75" style="width:18.75pt;height:13.5pt" o:ole="">
                  <v:imagedata r:id="rId229" o:title=""/>
                </v:shape>
                <o:OLEObject Type="Embed" ProgID="Equation.DSMT4" ShapeID="_x0000_i1149" DrawAspect="Content" ObjectID="_1687846299" r:id="rId23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 Khẳng định nào sau đây đúng?</w:t>
            </w:r>
          </w:p>
          <w:p w14:paraId="6C3860CF" w14:textId="55698904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2" w:name="c3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70" w:dyaOrig="405" w14:anchorId="0F81B690">
                <v:shape id="_x0000_i1150" type="#_x0000_t75" style="width:73.5pt;height:20.25pt" o:ole="">
                  <v:imagedata r:id="rId231" o:title=""/>
                </v:shape>
                <o:OLEObject Type="Embed" ProgID="Equation.DSMT4" ShapeID="_x0000_i1150" DrawAspect="Content" ObjectID="_1687846300" r:id="rId23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" w:name="c3b"/>
            <w:bookmarkEnd w:id="22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75" w:dyaOrig="405" w14:anchorId="7E45651C">
                <v:shape id="_x0000_i1151" type="#_x0000_t75" style="width:63.75pt;height:20.25pt" o:ole="">
                  <v:imagedata r:id="rId233" o:title=""/>
                </v:shape>
                <o:OLEObject Type="Embed" ProgID="Equation.DSMT4" ShapeID="_x0000_i1151" DrawAspect="Content" ObjectID="_1687846301" r:id="rId23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E6D55E" w14:textId="44D524FC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" w:name="c3c"/>
            <w:bookmarkEnd w:id="23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20" w:dyaOrig="405" w14:anchorId="4744E938">
                <v:shape id="_x0000_i1152" type="#_x0000_t75" style="width:66pt;height:20.25pt" o:ole="">
                  <v:imagedata r:id="rId235" o:title=""/>
                </v:shape>
                <o:OLEObject Type="Embed" ProgID="Equation.DSMT4" ShapeID="_x0000_i1152" DrawAspect="Content" ObjectID="_1687846302" r:id="rId23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" w:name="c3d"/>
            <w:bookmarkEnd w:id="24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05" w:dyaOrig="405" w14:anchorId="39B3E189">
                <v:shape id="_x0000_i1153" type="#_x0000_t75" style="width:65.25pt;height:20.25pt" o:ole="">
                  <v:imagedata r:id="rId237" o:title=""/>
                </v:shape>
                <o:OLEObject Type="Embed" ProgID="Equation.DSMT4" ShapeID="_x0000_i1153" DrawAspect="Content" ObjectID="_1687846303" r:id="rId23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5"/>
          <w:p w14:paraId="37944DD7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7B1103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525E7807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5A5006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 xml:space="preserve">Câu </w:t>
            </w:r>
            <w:bookmarkStart w:id="26" w:name="c4q"/>
            <w:bookmarkEnd w:id="26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4:</w: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4E01697">
                <v:shape id="_x0000_i1154" type="#_x0000_t75" style="width:36pt;height:14.25pt" o:ole="">
                  <v:imagedata r:id="rId239" o:title=""/>
                </v:shape>
                <o:OLEObject Type="Embed" ProgID="Equation.DSMT4" ShapeID="_x0000_i1154" DrawAspect="Content" ObjectID="_1687846304" r:id="rId24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Gọi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63CF862E">
                <v:shape id="_x0000_i1155" type="#_x0000_t75" style="width:12.75pt;height:14.25pt" o:ole="">
                  <v:imagedata r:id="rId241" o:title=""/>
                </v:shape>
                <o:OLEObject Type="Embed" ProgID="Equation.DSMT4" ShapeID="_x0000_i1155" DrawAspect="Content" ObjectID="_1687846305" r:id="rId24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trọng tâm của tam giác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55" w:dyaOrig="255" w14:anchorId="2B5B7F0F">
                <v:shape id="_x0000_i1156" type="#_x0000_t75" style="width:27.75pt;height:12.75pt" o:ole="">
                  <v:imagedata r:id="rId243" o:title=""/>
                </v:shape>
                <o:OLEObject Type="Embed" ProgID="Equation.DSMT4" ShapeID="_x0000_i1156" DrawAspect="Content" ObjectID="_1687846306" r:id="rId24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0" w:dyaOrig="315" w14:anchorId="70262EF3">
                <v:shape id="_x0000_i1157" type="#_x0000_t75" style="width:12pt;height:15.75pt" o:ole="">
                  <v:imagedata r:id="rId245" o:title=""/>
                </v:shape>
                <o:OLEObject Type="Embed" ProgID="Equation.DSMT4" ShapeID="_x0000_i1157" DrawAspect="Content" ObjectID="_1687846307" r:id="rId24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thuộc cạnh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55" w14:anchorId="03E40B94">
                <v:shape id="_x0000_i1158" type="#_x0000_t75" style="width:19.5pt;height:12.75pt" o:ole="">
                  <v:imagedata r:id="rId247" o:title=""/>
                </v:shape>
                <o:OLEObject Type="Embed" ProgID="Equation.DSMT4" ShapeID="_x0000_i1158" DrawAspect="Content" ObjectID="_1687846308" r:id="rId24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sao cho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10" w:dyaOrig="315" w14:anchorId="5E9CE470">
                <v:shape id="_x0000_i1159" type="#_x0000_t75" style="width:55.5pt;height:15.75pt" o:ole="">
                  <v:imagedata r:id="rId249" o:title=""/>
                </v:shape>
                <o:OLEObject Type="Embed" ProgID="Equation.DSMT4" ShapeID="_x0000_i1159" DrawAspect="Content" ObjectID="_1687846309" r:id="rId25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3F474F4">
                <v:shape id="_x0000_i1160" type="#_x0000_t75" style="width:12pt;height:12.75pt" o:ole="">
                  <v:imagedata r:id="rId251" o:title=""/>
                </v:shape>
                <o:OLEObject Type="Embed" ProgID="Equation.DSMT4" ShapeID="_x0000_i1160" DrawAspect="Content" ObjectID="_1687846310" r:id="rId25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trung điểm của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14378D6F">
                <v:shape id="_x0000_i1161" type="#_x0000_t75" style="width:18.75pt;height:14.25pt" o:ole="">
                  <v:imagedata r:id="rId253" o:title=""/>
                </v:shape>
                <o:OLEObject Type="Embed" ProgID="Equation.DSMT4" ShapeID="_x0000_i1161" DrawAspect="Content" ObjectID="_1687846311" r:id="rId25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>. Khẳng định nào sau đây đúng?</w:t>
            </w:r>
          </w:p>
          <w:p w14:paraId="6CBCE2C0" w14:textId="1FF73C72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27" w:name="c4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50" w:dyaOrig="390" w14:anchorId="3239982B">
                <v:shape id="_x0000_i1162" type="#_x0000_t75" style="width:67.5pt;height:19.5pt" o:ole="">
                  <v:imagedata r:id="rId255" o:title=""/>
                </v:shape>
                <o:OLEObject Type="Embed" ProgID="Equation.DSMT4" ShapeID="_x0000_i1162" DrawAspect="Content" ObjectID="_1687846312" r:id="rId25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8" w:name="c4b"/>
            <w:bookmarkEnd w:id="27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65" w:dyaOrig="390" w14:anchorId="668F6FFA">
                <v:shape id="_x0000_i1163" type="#_x0000_t75" style="width:68.25pt;height:19.5pt" o:ole="">
                  <v:imagedata r:id="rId257" o:title=""/>
                </v:shape>
                <o:OLEObject Type="Embed" ProgID="Equation.DSMT4" ShapeID="_x0000_i1163" DrawAspect="Content" ObjectID="_1687846313" r:id="rId25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553C129" w14:textId="455D763F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9" w:name="c4c"/>
            <w:bookmarkEnd w:id="28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65" w:dyaOrig="390" w14:anchorId="27C7B92A">
                <v:shape id="_x0000_i1164" type="#_x0000_t75" style="width:68.25pt;height:19.5pt" o:ole="">
                  <v:imagedata r:id="rId259" o:title=""/>
                </v:shape>
                <o:OLEObject Type="Embed" ProgID="Equation.DSMT4" ShapeID="_x0000_i1164" DrawAspect="Content" ObjectID="_1687846314" r:id="rId26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0" w:name="c4d"/>
            <w:bookmarkEnd w:id="29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390" w14:anchorId="341756F3">
                <v:shape id="_x0000_i1165" type="#_x0000_t75" style="width:57.75pt;height:19.5pt" o:ole="">
                  <v:imagedata r:id="rId261" o:title=""/>
                </v:shape>
                <o:OLEObject Type="Embed" ProgID="Equation.DSMT4" ShapeID="_x0000_i1165" DrawAspect="Content" ObjectID="_1687846315" r:id="rId26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0"/>
          <w:p w14:paraId="1925FA78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068663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6A331B34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2F8C3F" w14:textId="77777777" w:rsidR="00D976FE" w:rsidRPr="0075306F" w:rsidRDefault="00D976FE" w:rsidP="00C127CE">
            <w:pPr>
              <w:pStyle w:val="Normal0"/>
              <w:widowControl/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1" w:name="c5q"/>
            <w:bookmarkEnd w:id="31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5:</w: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tứ diện </w:t>
            </w:r>
            <w:r w:rsidRPr="0075306F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7E6F882F">
                <v:shape id="_x0000_i1166" type="#_x0000_t75" style="width:36pt;height:14.25pt" o:ole="">
                  <v:imagedata r:id="rId263" o:title=""/>
                </v:shape>
                <o:OLEObject Type="Embed" ProgID="Equation.DSMT4" ShapeID="_x0000_i1166" DrawAspect="Content" ObjectID="_1687846316" r:id="rId26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5306F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255" w:dyaOrig="285" w14:anchorId="17C86019">
                <v:shape id="_x0000_i1167" type="#_x0000_t75" style="width:12.75pt;height:14.25pt" o:ole="">
                  <v:imagedata r:id="rId265" o:title=""/>
                </v:shape>
                <o:OLEObject Type="Embed" ProgID="Equation.DSMT4" ShapeID="_x0000_i1167" DrawAspect="Content" ObjectID="_1687846317" r:id="rId26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trọng tâm tam giác </w:t>
            </w:r>
            <w:r w:rsidRPr="0075306F">
              <w:rPr>
                <w:rFonts w:ascii="Chu Van An" w:hAnsi="Chu Van An" w:cs="Chu Van An"/>
                <w:position w:val="-4"/>
                <w:sz w:val="24"/>
                <w:szCs w:val="24"/>
                <w:lang w:val="fr-FR"/>
              </w:rPr>
              <w:object w:dxaOrig="555" w:dyaOrig="255" w14:anchorId="7D1B5DA5">
                <v:shape id="_x0000_i1168" type="#_x0000_t75" style="width:27.75pt;height:12.75pt" o:ole="">
                  <v:imagedata r:id="rId267" o:title=""/>
                </v:shape>
                <o:OLEObject Type="Embed" ProgID="Equation.DSMT4" ShapeID="_x0000_i1168" DrawAspect="Content" ObjectID="_1687846318" r:id="rId26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Trên đoạn </w:t>
            </w:r>
            <w:r w:rsidRPr="0075306F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405" w:dyaOrig="285" w14:anchorId="1DE4767C">
                <v:shape id="_x0000_i1169" type="#_x0000_t75" style="width:20.25pt;height:14.25pt" o:ole="">
                  <v:imagedata r:id="rId269" o:title=""/>
                </v:shape>
                <o:OLEObject Type="Embed" ProgID="Equation.DSMT4" ShapeID="_x0000_i1169" DrawAspect="Content" ObjectID="_1687846319" r:id="rId27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lấy điểm </w:t>
            </w:r>
            <w:r w:rsidRPr="0075306F">
              <w:rPr>
                <w:rFonts w:ascii="Chu Van An" w:hAnsi="Chu Van An" w:cs="Chu Van An"/>
                <w:position w:val="-4"/>
                <w:sz w:val="24"/>
                <w:szCs w:val="24"/>
                <w:lang w:val="fr-FR"/>
              </w:rPr>
              <w:object w:dxaOrig="315" w:dyaOrig="255" w14:anchorId="60A22A1E">
                <v:shape id="_x0000_i1170" type="#_x0000_t75" style="width:15.75pt;height:12.75pt" o:ole="">
                  <v:imagedata r:id="rId271" o:title=""/>
                </v:shape>
                <o:OLEObject Type="Embed" ProgID="Equation.DSMT4" ShapeID="_x0000_i1170" DrawAspect="Content" ObjectID="_1687846320" r:id="rId27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sao cho </w:t>
            </w:r>
            <w:r w:rsidRPr="0075306F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185" w:dyaOrig="285" w14:anchorId="4836AE25">
                <v:shape id="_x0000_i1171" type="#_x0000_t75" style="width:59.25pt;height:14.25pt" o:ole="">
                  <v:imagedata r:id="rId273" o:title=""/>
                </v:shape>
                <o:OLEObject Type="Embed" ProgID="Equation.DSMT4" ShapeID="_x0000_i1171" DrawAspect="Content" ObjectID="_1687846321" r:id="rId27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Khẳng định nào sau đây đúng ?</w:t>
            </w:r>
          </w:p>
          <w:p w14:paraId="74240F58" w14:textId="46C14D7D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2" w:name="c5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65" w:dyaOrig="285" w14:anchorId="74C394D5">
                <v:shape id="_x0000_i1172" type="#_x0000_t75" style="width:23.25pt;height:14.25pt" o:ole="">
                  <v:imagedata r:id="rId275" o:title=""/>
                </v:shape>
                <o:OLEObject Type="Embed" ProgID="Equation.DSMT4" ShapeID="_x0000_i1172" DrawAspect="Content" ObjectID="_1687846322" r:id="rId27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song song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765" w:dyaOrig="405" w14:anchorId="0E31B5F4">
                <v:shape id="_x0000_i1173" type="#_x0000_t75" style="width:38.25pt;height:20.25pt" o:ole="">
                  <v:imagedata r:id="rId277" o:title=""/>
                </v:shape>
                <o:OLEObject Type="Embed" ProgID="Equation.DSMT4" ShapeID="_x0000_i1173" DrawAspect="Content" ObjectID="_1687846323" r:id="rId27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" w:name="c5b"/>
            <w:bookmarkEnd w:id="32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65" w:dyaOrig="285" w14:anchorId="241E0DCF">
                <v:shape id="_x0000_i1174" type="#_x0000_t75" style="width:23.25pt;height:14.25pt" o:ole="">
                  <v:imagedata r:id="rId275" o:title=""/>
                </v:shape>
                <o:OLEObject Type="Embed" ProgID="Equation.DSMT4" ShapeID="_x0000_i1174" DrawAspect="Content" ObjectID="_1687846324" r:id="rId27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song song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735" w:dyaOrig="405" w14:anchorId="30049292">
                <v:shape id="_x0000_i1175" type="#_x0000_t75" style="width:36.75pt;height:20.25pt" o:ole="">
                  <v:imagedata r:id="rId280" o:title=""/>
                </v:shape>
                <o:OLEObject Type="Embed" ProgID="Equation.DSMT4" ShapeID="_x0000_i1175" DrawAspect="Content" ObjectID="_1687846325" r:id="rId28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66DA798" w14:textId="4044AA2F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4" w:name="c5c"/>
            <w:bookmarkEnd w:id="33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65" w:dyaOrig="285" w14:anchorId="3A77B2BF">
                <v:shape id="_x0000_i1176" type="#_x0000_t75" style="width:23.25pt;height:14.25pt" o:ole="">
                  <v:imagedata r:id="rId275" o:title=""/>
                </v:shape>
                <o:OLEObject Type="Embed" ProgID="Equation.DSMT4" ShapeID="_x0000_i1176" DrawAspect="Content" ObjectID="_1687846326" r:id="rId28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song song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735" w:dyaOrig="405" w14:anchorId="1D111CB6">
                <v:shape id="_x0000_i1177" type="#_x0000_t75" style="width:36.75pt;height:20.25pt" o:ole="">
                  <v:imagedata r:id="rId283" o:title=""/>
                </v:shape>
                <o:OLEObject Type="Embed" ProgID="Equation.DSMT4" ShapeID="_x0000_i1177" DrawAspect="Content" ObjectID="_1687846327" r:id="rId28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5" w:name="c5d"/>
            <w:bookmarkEnd w:id="34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65" w:dyaOrig="285" w14:anchorId="348724FF">
                <v:shape id="_x0000_i1178" type="#_x0000_t75" style="width:23.25pt;height:14.25pt" o:ole="">
                  <v:imagedata r:id="rId275" o:title=""/>
                </v:shape>
                <o:OLEObject Type="Embed" ProgID="Equation.DSMT4" ShapeID="_x0000_i1178" DrawAspect="Content" ObjectID="_1687846328" r:id="rId28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song song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765" w:dyaOrig="405" w14:anchorId="3FA30AED">
                <v:shape id="_x0000_i1179" type="#_x0000_t75" style="width:38.25pt;height:20.25pt" o:ole="">
                  <v:imagedata r:id="rId286" o:title=""/>
                </v:shape>
                <o:OLEObject Type="Embed" ProgID="Equation.DSMT4" ShapeID="_x0000_i1179" DrawAspect="Content" ObjectID="_1687846329" r:id="rId28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5"/>
          <w:p w14:paraId="57C3392D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754DB5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77354FB5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A77CDF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6" w:name="c6q"/>
            <w:bookmarkEnd w:id="36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6CE6FA17">
                <v:shape id="_x0000_i1180" type="#_x0000_t75" style="width:36pt;height:14.25pt" o:ole="">
                  <v:imagedata r:id="rId288" o:title=""/>
                </v:shape>
                <o:OLEObject Type="Embed" ProgID="Equation.DSMT4" ShapeID="_x0000_i1180" DrawAspect="Content" ObjectID="_1687846330" r:id="rId28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741535F2">
                <v:shape id="_x0000_i1181" type="#_x0000_t75" style="width:15.75pt;height:12.75pt" o:ole="">
                  <v:imagedata r:id="rId290" o:title=""/>
                </v:shape>
                <o:OLEObject Type="Embed" ProgID="Equation.DSMT4" ShapeID="_x0000_i1181" DrawAspect="Content" ObjectID="_1687846331" r:id="rId29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là trọng tâm của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6CC36CD6">
                <v:shape id="_x0000_i1182" type="#_x0000_t75" style="width:33.75pt;height:14.25pt" o:ole="">
                  <v:imagedata r:id="rId292" o:title=""/>
                </v:shape>
                <o:OLEObject Type="Embed" ProgID="Equation.DSMT4" ShapeID="_x0000_i1182" DrawAspect="Content" ObjectID="_1687846332" r:id="rId29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20334B8D">
                <v:shape id="_x0000_i1183" type="#_x0000_t75" style="width:14.25pt;height:14.25pt" o:ole="">
                  <v:imagedata r:id="rId294" o:title=""/>
                </v:shape>
                <o:OLEObject Type="Embed" ProgID="Equation.DSMT4" ShapeID="_x0000_i1183" DrawAspect="Content" ObjectID="_1687846333" r:id="rId29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là điểm nằm trên cạnh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255" w14:anchorId="6AE612CC">
                <v:shape id="_x0000_i1184" type="#_x0000_t75" style="width:21pt;height:12.75pt" o:ole="">
                  <v:imagedata r:id="rId296" o:title=""/>
                </v:shape>
                <o:OLEObject Type="Embed" ProgID="Equation.DSMT4" ShapeID="_x0000_i1184" DrawAspect="Content" ObjectID="_1687846334" r:id="rId29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85" w:dyaOrig="285" w14:anchorId="176C0D41">
                <v:shape id="_x0000_i1185" type="#_x0000_t75" style="width:59.25pt;height:14.25pt" o:ole="">
                  <v:imagedata r:id="rId298" o:title=""/>
                </v:shape>
                <o:OLEObject Type="Embed" ProgID="Equation.DSMT4" ShapeID="_x0000_i1185" DrawAspect="Content" ObjectID="_1687846335" r:id="rId29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Khi đó ta có</w:t>
            </w:r>
          </w:p>
          <w:p w14:paraId="456E4ED4" w14:textId="5D7131BB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7" w:name="c6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285" w14:anchorId="274534E1">
                <v:shape id="_x0000_i1186" type="#_x0000_t75" style="width:23.25pt;height:14.25pt" o:ole="">
                  <v:imagedata r:id="rId300" o:title=""/>
                </v:shape>
                <o:OLEObject Type="Embed" ProgID="Equation.DSMT4" ShapeID="_x0000_i1186" DrawAspect="Content" ObjectID="_1687846336" r:id="rId30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cắt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250A7368">
                <v:shape id="_x0000_i1187" type="#_x0000_t75" style="width:20.25pt;height:12.75pt" o:ole="">
                  <v:imagedata r:id="rId302" o:title=""/>
                </v:shape>
                <o:OLEObject Type="Embed" ProgID="Equation.DSMT4" ShapeID="_x0000_i1187" DrawAspect="Content" ObjectID="_1687846337" r:id="rId30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8" w:name="c6b"/>
            <w:bookmarkEnd w:id="37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65" w:dyaOrig="405" w14:anchorId="1CFA2431">
                <v:shape id="_x0000_i1188" type="#_x0000_t75" style="width:68.25pt;height:20.25pt" o:ole="">
                  <v:imagedata r:id="rId304" o:title=""/>
                </v:shape>
                <o:OLEObject Type="Embed" ProgID="Equation.DSMT4" ShapeID="_x0000_i1188" DrawAspect="Content" ObjectID="_1687846338" r:id="rId30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D2F05C" w14:textId="63064CAB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9" w:name="c6c"/>
            <w:bookmarkEnd w:id="38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05" w:dyaOrig="315" w14:anchorId="434B233F">
                <v:shape id="_x0000_i1189" type="#_x0000_t75" style="width:50.25pt;height:15.75pt" o:ole="">
                  <v:imagedata r:id="rId306" o:title=""/>
                </v:shape>
                <o:OLEObject Type="Embed" ProgID="Equation.DSMT4" ShapeID="_x0000_i1189" DrawAspect="Content" ObjectID="_1687846339" r:id="rId30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0" w:name="c6d"/>
            <w:bookmarkEnd w:id="39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3494119D">
                <v:shape id="_x0000_i1190" type="#_x0000_t75" style="width:21pt;height:14.25pt" o:ole="">
                  <v:imagedata r:id="rId308" o:title=""/>
                </v:shape>
                <o:OLEObject Type="Embed" ProgID="Equation.DSMT4" ShapeID="_x0000_i1190" DrawAspect="Content" ObjectID="_1687846340" r:id="rId30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cắt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2F7472D4">
                <v:shape id="_x0000_i1191" type="#_x0000_t75" style="width:20.25pt;height:12.75pt" o:ole="">
                  <v:imagedata r:id="rId310" o:title=""/>
                </v:shape>
                <o:OLEObject Type="Embed" ProgID="Equation.DSMT4" ShapeID="_x0000_i1191" DrawAspect="Content" ObjectID="_1687846341" r:id="rId31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0"/>
          <w:p w14:paraId="3E5BCEFE" w14:textId="77777777" w:rsidR="00D976FE" w:rsidRPr="00297089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2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20AA62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4947ED72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3FD85A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pt-BR"/>
              </w:rPr>
            </w:pPr>
            <w:r w:rsidRPr="0075306F"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41" w:name="c7q"/>
            <w:bookmarkEnd w:id="41"/>
            <w:r w:rsidRPr="0075306F"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pt-BR"/>
              </w:rPr>
              <w:t>7:</w: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hình chóp tứ giác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915" w:dyaOrig="285" w14:anchorId="2165EABC">
                <v:shape id="_x0000_i1192" type="#_x0000_t75" style="width:45.75pt;height:14.25pt" o:ole="">
                  <v:imagedata r:id="rId312" o:title=""/>
                </v:shape>
                <o:OLEObject Type="Embed" ProgID="Equation.DSMT4" ShapeID="_x0000_i1192" DrawAspect="Content" ObjectID="_1687846342" r:id="rId31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Gọi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pt-BR"/>
              </w:rPr>
              <w:object w:dxaOrig="315" w:dyaOrig="255" w14:anchorId="5DEAFF38">
                <v:shape id="_x0000_i1193" type="#_x0000_t75" style="width:15.75pt;height:12.75pt" o:ole="">
                  <v:imagedata r:id="rId314" o:title=""/>
                </v:shape>
                <o:OLEObject Type="Embed" ProgID="Equation.DSMT4" ShapeID="_x0000_i1193" DrawAspect="Content" ObjectID="_1687846343" r:id="rId31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285" w:dyaOrig="285" w14:anchorId="1B4DE7C7">
                <v:shape id="_x0000_i1194" type="#_x0000_t75" style="width:14.25pt;height:14.25pt" o:ole="">
                  <v:imagedata r:id="rId316" o:title=""/>
                </v:shape>
                <o:OLEObject Type="Embed" ProgID="Equation.DSMT4" ShapeID="_x0000_i1194" DrawAspect="Content" ObjectID="_1687846344" r:id="rId31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lần lượt là trung điểm của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360" w:dyaOrig="285" w14:anchorId="16C18E5E">
                <v:shape id="_x0000_i1195" type="#_x0000_t75" style="width:18pt;height:14.25pt" o:ole="">
                  <v:imagedata r:id="rId318" o:title=""/>
                </v:shape>
                <o:OLEObject Type="Embed" ProgID="Equation.DSMT4" ShapeID="_x0000_i1195" DrawAspect="Content" ObjectID="_1687846345" r:id="rId31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pt-BR"/>
              </w:rPr>
              <w:object w:dxaOrig="405" w:dyaOrig="255" w14:anchorId="1A7F7428">
                <v:shape id="_x0000_i1196" type="#_x0000_t75" style="width:20.25pt;height:12.75pt" o:ole="">
                  <v:imagedata r:id="rId320" o:title=""/>
                </v:shape>
                <o:OLEObject Type="Embed" ProgID="Equation.DSMT4" ShapeID="_x0000_i1196" DrawAspect="Content" ObjectID="_1687846346" r:id="rId32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</w:t>
            </w:r>
            <w:r w:rsidRPr="0075306F">
              <w:rPr>
                <w:rFonts w:ascii="Chu Van An" w:hAnsi="Chu Van An" w:cs="Chu Van An"/>
                <w:iCs/>
                <w:sz w:val="24"/>
                <w:szCs w:val="24"/>
                <w:lang w:val="pt-BR"/>
              </w:rPr>
              <w:t xml:space="preserve">Khẳng định nào sau đây </w:t>
            </w:r>
            <w:r w:rsidRPr="0075306F">
              <w:rPr>
                <w:rFonts w:ascii="Chu Van An" w:hAnsi="Chu Van An" w:cs="Chu Van An"/>
                <w:b/>
                <w:bCs/>
                <w:i/>
                <w:sz w:val="24"/>
                <w:szCs w:val="24"/>
                <w:lang w:val="pt-BR"/>
              </w:rPr>
              <w:t>đúng</w:t>
            </w:r>
            <w:r w:rsidRPr="0075306F">
              <w:rPr>
                <w:rFonts w:ascii="Chu Van An" w:hAnsi="Chu Van An" w:cs="Chu Van An"/>
                <w:iCs/>
                <w:sz w:val="24"/>
                <w:szCs w:val="24"/>
                <w:lang w:val="pt-BR"/>
              </w:rPr>
              <w:t>? Mệnh đề nào sau đây đúng?</w:t>
            </w:r>
          </w:p>
          <w:p w14:paraId="535BC970" w14:textId="08580300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42" w:name="c7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75306F"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pt-BR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380" w:dyaOrig="405" w14:anchorId="2697EB5D">
                <v:shape id="_x0000_i1197" type="#_x0000_t75" style="width:69pt;height:20.25pt" o:ole="">
                  <v:imagedata r:id="rId322" o:title=""/>
                </v:shape>
                <o:OLEObject Type="Embed" ProgID="Equation.DSMT4" ShapeID="_x0000_i1197" DrawAspect="Content" ObjectID="_1687846347" r:id="rId323"/>
              </w:object>
            </w:r>
            <w:bookmarkStart w:id="43" w:name="c7b"/>
            <w:bookmarkEnd w:id="42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410" w:dyaOrig="405" w14:anchorId="2D2D178B">
                <v:shape id="_x0000_i1198" type="#_x0000_t75" style="width:70.5pt;height:20.25pt" o:ole="">
                  <v:imagedata r:id="rId324" o:title=""/>
                </v:shape>
                <o:OLEObject Type="Embed" ProgID="Equation.DSMT4" ShapeID="_x0000_i1198" DrawAspect="Content" ObjectID="_1687846348" r:id="rId325"/>
              </w:object>
            </w:r>
          </w:p>
          <w:p w14:paraId="034BB83D" w14:textId="4BF80475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44" w:name="c7c"/>
            <w:bookmarkEnd w:id="43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335" w:dyaOrig="405" w14:anchorId="35ECF149">
                <v:shape id="_x0000_i1199" type="#_x0000_t75" style="width:66.75pt;height:20.25pt" o:ole="">
                  <v:imagedata r:id="rId326" o:title=""/>
                </v:shape>
                <o:OLEObject Type="Embed" ProgID="Equation.DSMT4" ShapeID="_x0000_i1199" DrawAspect="Content" ObjectID="_1687846349" r:id="rId327"/>
              </w:object>
            </w:r>
            <w:bookmarkStart w:id="45" w:name="c7d"/>
            <w:bookmarkEnd w:id="44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395" w:dyaOrig="405" w14:anchorId="5DF1436D">
                <v:shape id="_x0000_i1200" type="#_x0000_t75" style="width:69.75pt;height:20.25pt" o:ole="">
                  <v:imagedata r:id="rId328" o:title=""/>
                </v:shape>
                <o:OLEObject Type="Embed" ProgID="Equation.DSMT4" ShapeID="_x0000_i1200" DrawAspect="Content" ObjectID="_1687846350" r:id="rId329"/>
              </w:object>
            </w:r>
          </w:p>
          <w:bookmarkEnd w:id="45"/>
          <w:p w14:paraId="0AE7BAE1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F8FE7D" w14:textId="77777777" w:rsidR="00D976FE" w:rsidRPr="00297089" w:rsidRDefault="00D976FE" w:rsidP="00C127C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bookmarkStart w:id="46" w:name="_Hlk76258189"/>
            <w:bookmarkStart w:id="47" w:name="_Hlk76261323"/>
            <w:bookmarkStart w:id="48" w:name="_Hlk76747878"/>
            <w:bookmarkStart w:id="49" w:name="_Hlk76066620"/>
            <w:bookmarkStart w:id="50" w:name="_Hlk76749603"/>
            <w:bookmarkStart w:id="51" w:name="_Hlk76874196"/>
            <w:bookmarkStart w:id="52" w:name="_Hlk76261098"/>
            <w:bookmarkStart w:id="53" w:name="_Hlk76014627"/>
            <w:bookmarkStart w:id="54" w:name="_Hlk77202213"/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39316BBC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76D1CA2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5" w:name="c8q"/>
            <w:bookmarkEnd w:id="55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8: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85" w14:anchorId="0BB4987F">
                <v:shape id="_x0000_i1201" type="#_x0000_t75" style="width:46.5pt;height:14.25pt" o:ole="">
                  <v:imagedata r:id="rId330" o:title=""/>
                </v:shape>
                <o:OLEObject Type="Embed" ProgID="Equation.DSMT4" ShapeID="_x0000_i1201" DrawAspect="Content" ObjectID="_1687846351" r:id="rId33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có đáy là hình bình hành. Gọi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10" w:dyaOrig="315" w14:anchorId="2A4B0932">
                <v:shape id="_x0000_i1202" type="#_x0000_t75" style="width:55.5pt;height:15.75pt" o:ole="">
                  <v:imagedata r:id="rId332" o:title=""/>
                </v:shape>
                <o:OLEObject Type="Embed" ProgID="Equation.DSMT4" ShapeID="_x0000_i1202" DrawAspect="Content" ObjectID="_1687846352" r:id="rId33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các cạnh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1BAC7A77">
                <v:shape id="_x0000_i1203" type="#_x0000_t75" style="width:20.25pt;height:12.75pt" o:ole="">
                  <v:imagedata r:id="rId334" o:title=""/>
                </v:shape>
                <o:OLEObject Type="Embed" ProgID="Equation.DSMT4" ShapeID="_x0000_i1203" DrawAspect="Content" ObjectID="_1687846353" r:id="rId33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42E2DCA8">
                <v:shape id="_x0000_i1204" type="#_x0000_t75" style="width:20.25pt;height:14.25pt" o:ole="">
                  <v:imagedata r:id="rId336" o:title=""/>
                </v:shape>
                <o:OLEObject Type="Embed" ProgID="Equation.DSMT4" ShapeID="_x0000_i1204" DrawAspect="Content" ObjectID="_1687846354" r:id="rId33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85" w14:anchorId="1437E011">
                <v:shape id="_x0000_i1205" type="#_x0000_t75" style="width:19.5pt;height:14.25pt" o:ole="">
                  <v:imagedata r:id="rId338" o:title=""/>
                </v:shape>
                <o:OLEObject Type="Embed" ProgID="Equation.DSMT4" ShapeID="_x0000_i1205" DrawAspect="Content" ObjectID="_1687846355" r:id="rId33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85" w14:anchorId="3E9BA725">
                <v:shape id="_x0000_i1206" type="#_x0000_t75" style="width:16.5pt;height:14.25pt" o:ole="">
                  <v:imagedata r:id="rId340" o:title=""/>
                </v:shape>
                <o:OLEObject Type="Embed" ProgID="Equation.DSMT4" ShapeID="_x0000_i1206" DrawAspect="Content" ObjectID="_1687846356" r:id="rId34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Chọn khẳng định </w:t>
            </w:r>
            <w:r w:rsidRPr="0075306F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trong các khẳng định dưới đây.</w:t>
            </w:r>
          </w:p>
          <w:p w14:paraId="5FF0541B" w14:textId="15F897FC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6" w:name="c8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20" w:dyaOrig="405" w14:anchorId="74680E68">
                <v:shape id="_x0000_i1207" type="#_x0000_t75" style="width:66pt;height:20.25pt" o:ole="">
                  <v:imagedata r:id="rId342" o:title=""/>
                </v:shape>
                <o:OLEObject Type="Embed" ProgID="Equation.DSMT4" ShapeID="_x0000_i1207" DrawAspect="Content" ObjectID="_1687846357" r:id="rId34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7" w:name="c8b"/>
            <w:bookmarkEnd w:id="56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65" w:dyaOrig="405" w14:anchorId="56FD8F0F">
                <v:shape id="_x0000_i1208" type="#_x0000_t75" style="width:68.25pt;height:20.25pt" o:ole="">
                  <v:imagedata r:id="rId344" o:title=""/>
                </v:shape>
                <o:OLEObject Type="Embed" ProgID="Equation.DSMT4" ShapeID="_x0000_i1208" DrawAspect="Content" ObjectID="_1687846358" r:id="rId34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1D7872C" w14:textId="33256DBD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8" w:name="c8c"/>
            <w:bookmarkEnd w:id="57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20" w:dyaOrig="405" w14:anchorId="58662636">
                <v:shape id="_x0000_i1209" type="#_x0000_t75" style="width:66pt;height:20.25pt" o:ole="">
                  <v:imagedata r:id="rId346" o:title=""/>
                </v:shape>
                <o:OLEObject Type="Embed" ProgID="Equation.DSMT4" ShapeID="_x0000_i1209" DrawAspect="Content" ObjectID="_1687846359" r:id="rId34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9" w:name="c8d"/>
            <w:bookmarkEnd w:id="58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20" w:dyaOrig="405" w14:anchorId="61D4D7CE">
                <v:shape id="_x0000_i1210" type="#_x0000_t75" style="width:66pt;height:20.25pt" o:ole="">
                  <v:imagedata r:id="rId348" o:title=""/>
                </v:shape>
                <o:OLEObject Type="Embed" ProgID="Equation.DSMT4" ShapeID="_x0000_i1210" DrawAspect="Content" ObjectID="_1687846360" r:id="rId34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59"/>
          <w:p w14:paraId="64696405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2F0722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70DD2E57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FED09B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</w:pPr>
            <w:r w:rsidRPr="0075306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60" w:name="c9q"/>
            <w:bookmarkEnd w:id="60"/>
            <w:r w:rsidRPr="0075306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9:</w: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3D67F325">
                <v:shape id="_x0000_i1211" type="#_x0000_t75" style="width:36pt;height:13.5pt" o:ole="">
                  <v:imagedata r:id="rId350" o:title=""/>
                </v:shape>
                <o:OLEObject Type="Embed" ProgID="Equation.DSMT4" ShapeID="_x0000_i1211" DrawAspect="Content" ObjectID="_1687846361" r:id="rId351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 xml:space="preserve">. Gọi </w:t>
            </w:r>
            <w:r w:rsidRPr="0075306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70" w:dyaOrig="360" w14:anchorId="57E7AF34">
                <v:shape id="_x0000_i1212" type="#_x0000_t75" style="width:13.5pt;height:18pt" o:ole="">
                  <v:imagedata r:id="rId352" o:title=""/>
                </v:shape>
                <o:OLEObject Type="Embed" ProgID="Equation.DSMT4" ShapeID="_x0000_i1212" DrawAspect="Content" ObjectID="_1687846362" r:id="rId353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330" w:dyaOrig="360" w14:anchorId="6E3932C8">
                <v:shape id="_x0000_i1213" type="#_x0000_t75" style="width:16.5pt;height:18pt" o:ole="">
                  <v:imagedata r:id="rId354" o:title=""/>
                </v:shape>
                <o:OLEObject Type="Embed" ProgID="Equation.DSMT4" ShapeID="_x0000_i1213" DrawAspect="Content" ObjectID="_1687846363" r:id="rId355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 xml:space="preserve">lần lượt là trọng tâm các tam giác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235E1B25">
                <v:shape id="_x0000_i1214" type="#_x0000_t75" style="width:28.5pt;height:13.5pt" o:ole="">
                  <v:imagedata r:id="rId356" o:title=""/>
                </v:shape>
                <o:OLEObject Type="Embed" ProgID="Equation.DSMT4" ShapeID="_x0000_i1214" DrawAspect="Content" ObjectID="_1687846364" r:id="rId357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6C4410E9">
                <v:shape id="_x0000_i1215" type="#_x0000_t75" style="width:28.5pt;height:13.5pt" o:ole="">
                  <v:imagedata r:id="rId358" o:title=""/>
                </v:shape>
                <o:OLEObject Type="Embed" ProgID="Equation.DSMT4" ShapeID="_x0000_i1215" DrawAspect="Content" ObjectID="_1687846365" r:id="rId359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>.</w:t>
            </w:r>
          </w:p>
          <w:p w14:paraId="4595A4D2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</w:pPr>
            <w:r w:rsidRPr="0075306F">
              <w:rPr>
                <w:rFonts w:ascii="Chu Van An" w:hAnsi="Chu Van An" w:cs="Chu Van An"/>
                <w:bCs/>
                <w:iCs/>
                <w:sz w:val="24"/>
                <w:szCs w:val="24"/>
                <w:lang w:val="pt-BR"/>
              </w:rPr>
              <w:t xml:space="preserve">Chọn khẳng định </w:t>
            </w:r>
            <w:r w:rsidRPr="0075306F">
              <w:rPr>
                <w:rFonts w:ascii="Chu Van An" w:hAnsi="Chu Van An" w:cs="Chu Van An"/>
                <w:b/>
                <w:bCs/>
                <w:iCs/>
                <w:sz w:val="24"/>
                <w:szCs w:val="24"/>
                <w:lang w:val="pt-BR"/>
              </w:rPr>
              <w:t>sai</w:t>
            </w:r>
            <w:r w:rsidRPr="0075306F">
              <w:rPr>
                <w:rFonts w:ascii="Chu Van An" w:hAnsi="Chu Van An" w:cs="Chu Van An"/>
                <w:bCs/>
                <w:iCs/>
                <w:sz w:val="24"/>
                <w:szCs w:val="24"/>
                <w:lang w:val="pt-BR"/>
              </w:rPr>
              <w:t>?</w:t>
            </w:r>
          </w:p>
          <w:p w14:paraId="18E0F651" w14:textId="2CA7576F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</w:pPr>
            <w:bookmarkStart w:id="61" w:name="c9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10" w:dyaOrig="390" w14:anchorId="0A49BCE0">
                <v:shape id="_x0000_i1216" type="#_x0000_t75" style="width:70.5pt;height:19.5pt" o:ole="">
                  <v:imagedata r:id="rId360" o:title=""/>
                </v:shape>
                <o:OLEObject Type="Embed" ProgID="Equation.DSMT4" ShapeID="_x0000_i1216" DrawAspect="Content" ObjectID="_1687846366" r:id="rId361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>.</w:t>
            </w:r>
            <w:bookmarkStart w:id="62" w:name="c9b"/>
            <w:bookmarkEnd w:id="61"/>
            <w:r w:rsidRPr="0075306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ab/>
            </w:r>
            <w:r w:rsidR="00B9689A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     </w:t>
            </w:r>
            <w:r w:rsidR="000926DA" w:rsidRPr="000926DA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pt-BR"/>
              </w:rPr>
              <w:t>Ⓑ.</w:t>
            </w:r>
            <w:r w:rsidRPr="0075306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10" w:dyaOrig="390" w14:anchorId="49DF8529">
                <v:shape id="_x0000_i1217" type="#_x0000_t75" style="width:70.5pt;height:19.5pt" o:ole="">
                  <v:imagedata r:id="rId362" o:title=""/>
                </v:shape>
                <o:OLEObject Type="Embed" ProgID="Equation.DSMT4" ShapeID="_x0000_i1217" DrawAspect="Content" ObjectID="_1687846367" r:id="rId363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>.</w:t>
            </w:r>
          </w:p>
          <w:p w14:paraId="095635BB" w14:textId="30BB0538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</w:pPr>
            <w:bookmarkStart w:id="63" w:name="c9c"/>
            <w:bookmarkEnd w:id="62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450" w:dyaOrig="360" w14:anchorId="1F04610B">
                <v:shape id="_x0000_i1218" type="#_x0000_t75" style="width:22.5pt;height:18pt" o:ole="">
                  <v:imagedata r:id="rId364" o:title=""/>
                </v:shape>
                <o:OLEObject Type="Embed" ProgID="Equation.DSMT4" ShapeID="_x0000_i1218" DrawAspect="Content" ObjectID="_1687846368" r:id="rId365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480" w:dyaOrig="360" w14:anchorId="060BB319">
                <v:shape id="_x0000_i1219" type="#_x0000_t75" style="width:24pt;height:18pt" o:ole="">
                  <v:imagedata r:id="rId366" o:title=""/>
                </v:shape>
                <o:OLEObject Type="Embed" ProgID="Equation.DSMT4" ShapeID="_x0000_i1219" DrawAspect="Content" ObjectID="_1687846369" r:id="rId367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09E2803B">
                <v:shape id="_x0000_i1220" type="#_x0000_t75" style="width:19.5pt;height:13.5pt" o:ole="">
                  <v:imagedata r:id="rId368" o:title=""/>
                </v:shape>
                <o:OLEObject Type="Embed" ProgID="Equation.DSMT4" ShapeID="_x0000_i1220" DrawAspect="Content" ObjectID="_1687846370" r:id="rId369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>đồng qui.</w:t>
            </w:r>
            <w:bookmarkStart w:id="64" w:name="c9d"/>
            <w:bookmarkEnd w:id="63"/>
            <w:r w:rsidRPr="0075306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pt-BR"/>
              </w:rPr>
              <w:t>Ⓓ.</w:t>
            </w:r>
            <w:r w:rsidRPr="0075306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90" w:dyaOrig="630" w14:anchorId="515E091C">
                <v:shape id="_x0000_i1221" type="#_x0000_t75" style="width:64.5pt;height:31.5pt" o:ole="">
                  <v:imagedata r:id="rId370" o:title=""/>
                </v:shape>
                <o:OLEObject Type="Embed" ProgID="Equation.DSMT4" ShapeID="_x0000_i1221" DrawAspect="Content" ObjectID="_1687846371" r:id="rId37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bookmarkEnd w:id="64"/>
          <w:p w14:paraId="4B57F22B" w14:textId="77777777" w:rsidR="00D976FE" w:rsidRPr="00297089" w:rsidRDefault="00D976FE" w:rsidP="00C127C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F22E0C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4F0FBB67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47B158" w14:textId="77777777" w:rsidR="00D976FE" w:rsidRPr="0075306F" w:rsidRDefault="00D976FE" w:rsidP="00C127CE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sv-FI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FI"/>
              </w:rPr>
              <w:t xml:space="preserve">Câu </w:t>
            </w:r>
            <w:bookmarkStart w:id="65" w:name="c10q"/>
            <w:bookmarkEnd w:id="65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FI"/>
              </w:rPr>
              <w:t>10: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1F90616C">
                <v:shape id="_x0000_i1222" type="#_x0000_t75" style="width:36pt;height:14.25pt" o:ole="">
                  <v:imagedata r:id="rId372" o:title=""/>
                </v:shape>
                <o:OLEObject Type="Embed" ProgID="Equation.DSMT4" ShapeID="_x0000_i1222" DrawAspect="Content" ObjectID="_1687846372" r:id="rId37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00" w:dyaOrig="330" w14:anchorId="00F63572">
                <v:shape id="_x0000_i1223" type="#_x0000_t75" style="width:30pt;height:16.5pt" o:ole="">
                  <v:imagedata r:id="rId374" o:title=""/>
                </v:shape>
                <o:OLEObject Type="Embed" ProgID="Equation.DSMT4" ShapeID="_x0000_i1223" DrawAspect="Content" ObjectID="_1687846373" r:id="rId37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lần lượt là trọng tâm các tam giác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  <w:lang w:val="sv-FI"/>
              </w:rPr>
              <w:object w:dxaOrig="555" w:dyaOrig="255" w14:anchorId="006CF54A">
                <v:shape id="_x0000_i1224" type="#_x0000_t75" style="width:27.75pt;height:12.75pt" o:ole="">
                  <v:imagedata r:id="rId376" o:title=""/>
                </v:shape>
                <o:OLEObject Type="Embed" ProgID="Equation.DSMT4" ShapeID="_x0000_i1224" DrawAspect="Content" ObjectID="_1687846374" r:id="rId377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sv-FI"/>
              </w:rPr>
              <w:t>,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  <w:lang w:val="sv-FI"/>
              </w:rPr>
              <w:object w:dxaOrig="585" w:dyaOrig="285" w14:anchorId="6F0AC510">
                <v:shape id="_x0000_i1225" type="#_x0000_t75" style="width:29.25pt;height:14.25pt" o:ole="">
                  <v:imagedata r:id="rId378" o:title=""/>
                </v:shape>
                <o:OLEObject Type="Embed" ProgID="Equation.DSMT4" ShapeID="_x0000_i1225" DrawAspect="Content" ObjectID="_1687846375" r:id="rId379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sv-FI"/>
              </w:rPr>
              <w:t>. Xét các khẳng</w:t>
            </w:r>
          </w:p>
          <w:p w14:paraId="096B72FC" w14:textId="77777777" w:rsidR="00D976FE" w:rsidRPr="0075306F" w:rsidRDefault="00D976FE" w:rsidP="00C127CE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sv-FI"/>
              </w:rPr>
            </w:pP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sv-FI"/>
              </w:rPr>
              <w:t>định sau:</w:t>
            </w:r>
          </w:p>
          <w:p w14:paraId="7A26E451" w14:textId="77777777" w:rsidR="00D976FE" w:rsidRPr="0075306F" w:rsidRDefault="00D976FE" w:rsidP="00C127CE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sv-FI"/>
              </w:rPr>
            </w:pP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740" w:dyaOrig="405" w14:anchorId="0B36F076">
                <v:shape id="_x0000_i1226" type="#_x0000_t75" style="width:87pt;height:20.25pt" o:ole="">
                  <v:imagedata r:id="rId380" o:title=""/>
                </v:shape>
                <o:OLEObject Type="Embed" ProgID="Equation.DSMT4" ShapeID="_x0000_i1226" DrawAspect="Content" ObjectID="_1687846376" r:id="rId381"/>
              </w:object>
            </w:r>
            <w:r w:rsidRPr="0075306F">
              <w:rPr>
                <w:rFonts w:ascii="Chu Van An" w:hAnsi="Chu Van An" w:cs="Chu Van An"/>
                <w:color w:val="0000FF"/>
                <w:sz w:val="24"/>
                <w:szCs w:val="24"/>
                <w:lang w:val="sv-FI"/>
              </w:rPr>
              <w:t>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FI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15" w:dyaOrig="405" w14:anchorId="55B38A8D">
                <v:shape id="_x0000_i1227" type="#_x0000_t75" style="width:90.75pt;height:20.25pt" o:ole="">
                  <v:imagedata r:id="rId382" o:title=""/>
                </v:shape>
                <o:OLEObject Type="Embed" ProgID="Equation.DSMT4" ShapeID="_x0000_i1227" DrawAspect="Content" ObjectID="_1687846377" r:id="rId38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sv-FI"/>
              </w:rPr>
              <w:t>.</w:t>
            </w:r>
          </w:p>
          <w:p w14:paraId="4111EF29" w14:textId="77777777" w:rsidR="00D976FE" w:rsidRPr="0075306F" w:rsidRDefault="00D976FE" w:rsidP="00C127CE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sv-FI"/>
              </w:rPr>
            </w:pP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20" w:dyaOrig="405" w14:anchorId="63D71917">
                <v:shape id="_x0000_i1228" type="#_x0000_t75" style="width:96pt;height:20.25pt" o:ole="">
                  <v:imagedata r:id="rId384" o:title=""/>
                </v:shape>
                <o:OLEObject Type="Embed" ProgID="Equation.DSMT4" ShapeID="_x0000_i1228" DrawAspect="Content" ObjectID="_1687846378" r:id="rId38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sv-FI"/>
              </w:rPr>
              <w:t xml:space="preserve">.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90" w:dyaOrig="405" w14:anchorId="4DEA6757">
                <v:shape id="_x0000_i1229" type="#_x0000_t75" style="width:94.5pt;height:20.25pt" o:ole="">
                  <v:imagedata r:id="rId386" o:title=""/>
                </v:shape>
                <o:OLEObject Type="Embed" ProgID="Equation.DSMT4" ShapeID="_x0000_i1229" DrawAspect="Content" ObjectID="_1687846379" r:id="rId38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sv-FI"/>
              </w:rPr>
              <w:t>.</w:t>
            </w:r>
          </w:p>
          <w:p w14:paraId="6810DBEC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sv-FI"/>
              </w:rPr>
            </w:pPr>
            <w:r w:rsidRPr="0075306F">
              <w:rPr>
                <w:rFonts w:ascii="Chu Van An" w:hAnsi="Chu Van An" w:cs="Chu Van An"/>
                <w:sz w:val="24"/>
                <w:szCs w:val="24"/>
                <w:lang w:val="sv-FI"/>
              </w:rPr>
              <w:t>Các mệnh đề đúng là:</w:t>
            </w:r>
          </w:p>
          <w:p w14:paraId="69D1D961" w14:textId="5944F9FE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6" w:name="c10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sv-FI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30" w:dyaOrig="390" w14:anchorId="348B423B">
                <v:shape id="_x0000_i1230" type="#_x0000_t75" style="width:46.5pt;height:19.5pt" o:ole="">
                  <v:imagedata r:id="rId388" o:title=""/>
                </v:shape>
                <o:OLEObject Type="Embed" ProgID="Equation.DSMT4" ShapeID="_x0000_i1230" DrawAspect="Content" ObjectID="_1687846380" r:id="rId389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67" w:name="c10b"/>
            <w:bookmarkEnd w:id="66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005" w:dyaOrig="390" w14:anchorId="5D78B22A">
                <v:shape id="_x0000_i1231" type="#_x0000_t75" style="width:50.25pt;height:19.5pt" o:ole="">
                  <v:imagedata r:id="rId390" o:title=""/>
                </v:shape>
                <o:OLEObject Type="Embed" ProgID="Equation.DSMT4" ShapeID="_x0000_i1231" DrawAspect="Content" ObjectID="_1687846381" r:id="rId391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28D469D" w14:textId="277387AC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8" w:name="c10c"/>
            <w:bookmarkEnd w:id="67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095" w:dyaOrig="390" w14:anchorId="7A57E233">
                <v:shape id="_x0000_i1232" type="#_x0000_t75" style="width:54.75pt;height:19.5pt" o:ole="">
                  <v:imagedata r:id="rId392" o:title=""/>
                </v:shape>
                <o:OLEObject Type="Embed" ProgID="Equation.DSMT4" ShapeID="_x0000_i1232" DrawAspect="Content" ObjectID="_1687846382" r:id="rId393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69" w:name="c10d"/>
            <w:bookmarkEnd w:id="68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55" w:dyaOrig="390" w14:anchorId="188DC2C7">
                <v:shape id="_x0000_i1233" type="#_x0000_t75" style="width:42.75pt;height:19.5pt" o:ole="">
                  <v:imagedata r:id="rId394" o:title=""/>
                </v:shape>
                <o:OLEObject Type="Embed" ProgID="Equation.DSMT4" ShapeID="_x0000_i1233" DrawAspect="Content" ObjectID="_1687846383" r:id="rId395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69"/>
          <w:p w14:paraId="70DACFD8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64975E" w14:textId="77777777" w:rsidR="00D976FE" w:rsidRPr="00297089" w:rsidRDefault="00D976FE" w:rsidP="00C127C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D976FE" w:rsidRPr="00297089" w14:paraId="63B92F96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95387C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0" w:name="c11q"/>
            <w:bookmarkEnd w:id="70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11: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117616B3">
                <v:shape id="_x0000_i1234" type="#_x0000_t75" style="width:45.75pt;height:14.25pt" o:ole="">
                  <v:imagedata r:id="rId396" o:title=""/>
                </v:shape>
                <o:OLEObject Type="Embed" ProgID="Equation.DSMT4" ShapeID="_x0000_i1234" DrawAspect="Content" ObjectID="_1687846384" r:id="rId39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có đáy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7A5192A9">
                <v:shape id="_x0000_i1235" type="#_x0000_t75" style="width:36pt;height:14.25pt" o:ole="">
                  <v:imagedata r:id="rId398" o:title=""/>
                </v:shape>
                <o:OLEObject Type="Embed" ProgID="Equation.DSMT4" ShapeID="_x0000_i1235" DrawAspect="Content" ObjectID="_1687846385" r:id="rId39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hình bình hành tâm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26746218">
                <v:shape id="_x0000_i1236" type="#_x0000_t75" style="width:12pt;height:14.25pt" o:ole="">
                  <v:imagedata r:id="rId400" o:title=""/>
                </v:shape>
                <o:OLEObject Type="Embed" ProgID="Equation.DSMT4" ShapeID="_x0000_i1236" DrawAspect="Content" ObjectID="_1687846386" r:id="rId40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gọi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9E40091">
                <v:shape id="_x0000_i1237" type="#_x0000_t75" style="width:9.75pt;height:12.75pt" o:ole="">
                  <v:imagedata r:id="rId402" o:title=""/>
                </v:shape>
                <o:OLEObject Type="Embed" ProgID="Equation.DSMT4" ShapeID="_x0000_i1237" DrawAspect="Content" ObjectID="_1687846387" r:id="rId40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trung điểm cạnh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1AF6B051">
                <v:shape id="_x0000_i1238" type="#_x0000_t75" style="width:18.75pt;height:14.25pt" o:ole="">
                  <v:imagedata r:id="rId404" o:title=""/>
                </v:shape>
                <o:OLEObject Type="Embed" ProgID="Equation.DSMT4" ShapeID="_x0000_i1238" DrawAspect="Content" ObjectID="_1687846388" r:id="rId40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 Mệnh đề nào sau đây sai?</w:t>
            </w:r>
          </w:p>
          <w:p w14:paraId="5CA4AD42" w14:textId="4AA7EA4D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1" w:name="c11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45" w:dyaOrig="405" w14:anchorId="04D6CDA6">
                <v:shape id="_x0000_i1239" type="#_x0000_t75" style="width:62.25pt;height:20.25pt" o:ole="">
                  <v:imagedata r:id="rId406" o:title=""/>
                </v:shape>
                <o:OLEObject Type="Embed" ProgID="Equation.DSMT4" ShapeID="_x0000_i1239" DrawAspect="Content" ObjectID="_1687846389" r:id="rId40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97B05E" w14:textId="59B81A1F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2" w:name="c11b"/>
            <w:bookmarkEnd w:id="71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75" w:dyaOrig="405" w14:anchorId="3F9C11F3">
                <v:shape id="_x0000_i1240" type="#_x0000_t75" style="width:63.75pt;height:20.25pt" o:ole="">
                  <v:imagedata r:id="rId408" o:title=""/>
                </v:shape>
                <o:OLEObject Type="Embed" ProgID="Equation.DSMT4" ShapeID="_x0000_i1240" DrawAspect="Content" ObjectID="_1687846390" r:id="rId40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55D580" w14:textId="0DDDE389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3" w:name="c11c"/>
            <w:bookmarkEnd w:id="72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61697D67">
                <v:shape id="_x0000_i1241" type="#_x0000_t75" style="width:33.75pt;height:20.25pt" o:ole="">
                  <v:imagedata r:id="rId410" o:title=""/>
                </v:shape>
                <o:OLEObject Type="Embed" ProgID="Equation.DSMT4" ShapeID="_x0000_i1241" DrawAspect="Content" ObjectID="_1687846391" r:id="rId41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cắt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26FCC85D">
                <v:shape id="_x0000_i1242" type="#_x0000_t75" style="width:45.75pt;height:14.25pt" o:ole="">
                  <v:imagedata r:id="rId412" o:title=""/>
                </v:shape>
                <o:OLEObject Type="Embed" ProgID="Equation.DSMT4" ShapeID="_x0000_i1242" DrawAspect="Content" ObjectID="_1687846392" r:id="rId41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theo một thiết diện là tứ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</w:p>
          <w:p w14:paraId="09EC50B1" w14:textId="30754A02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4" w:name="c11d"/>
            <w:bookmarkEnd w:id="73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15" w:dyaOrig="405" w14:anchorId="4A9F597F">
                <v:shape id="_x0000_i1243" type="#_x0000_t75" style="width:135.75pt;height:20.25pt" o:ole="">
                  <v:imagedata r:id="rId414" o:title=""/>
                </v:shape>
                <o:OLEObject Type="Embed" ProgID="Equation.DSMT4" ShapeID="_x0000_i1243" DrawAspect="Content" ObjectID="_1687846393" r:id="rId41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4"/>
          <w:p w14:paraId="49E04AD3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6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A36728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7D7618A6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638753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5E394270">
                <v:shape id="_x0000_i1244" type="#_x0000_t75" style="width:45.75pt;height:14.25pt" o:ole="">
                  <v:imagedata r:id="rId416" o:title=""/>
                </v:shape>
                <o:OLEObject Type="Embed" ProgID="Equation.DSMT4" ShapeID="_x0000_i1244" DrawAspect="Content" ObjectID="_1687846394" r:id="rId41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đáy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55B6B2B4">
                <v:shape id="_x0000_i1245" type="#_x0000_t75" style="width:36pt;height:14.25pt" o:ole="">
                  <v:imagedata r:id="rId418" o:title=""/>
                </v:shape>
                <o:OLEObject Type="Embed" ProgID="Equation.DSMT4" ShapeID="_x0000_i1245" DrawAspect="Content" ObjectID="_1687846395" r:id="rId41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là hình bình hành. Gọi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CF2926F">
                <v:shape id="_x0000_i1246" type="#_x0000_t75" style="width:15.75pt;height:12.75pt" o:ole="">
                  <v:imagedata r:id="rId420" o:title=""/>
                </v:shape>
                <o:OLEObject Type="Embed" ProgID="Equation.DSMT4" ShapeID="_x0000_i1246" DrawAspect="Content" ObjectID="_1687846396" r:id="rId42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là điểm bất kì trên cạnh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60E88D81">
                <v:shape id="_x0000_i1247" type="#_x0000_t75" style="width:18.75pt;height:14.25pt" o:ole="">
                  <v:imagedata r:id="rId422" o:title=""/>
                </v:shape>
                <o:OLEObject Type="Embed" ProgID="Equation.DSMT4" ShapeID="_x0000_i1247" DrawAspect="Content" ObjectID="_1687846397" r:id="rId42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Khi đó 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54897E41">
                <v:shape id="_x0000_i1248" type="#_x0000_t75" style="width:39.75pt;height:20.25pt" o:ole="">
                  <v:imagedata r:id="rId424" o:title=""/>
                </v:shape>
                <o:OLEObject Type="Embed" ProgID="Equation.DSMT4" ShapeID="_x0000_i1248" DrawAspect="Content" ObjectID="_1687846398" r:id="rId42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song song với</w:t>
            </w:r>
          </w:p>
          <w:p w14:paraId="4F4B6254" w14:textId="3A102DD3" w:rsidR="00D976FE" w:rsidRPr="0075306F" w:rsidRDefault="00D976FE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5" w:name="c12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39BD6F23">
                <v:shape id="_x0000_i1249" type="#_x0000_t75" style="width:20.25pt;height:12.75pt" o:ole="">
                  <v:imagedata r:id="rId426" o:title=""/>
                </v:shape>
                <o:OLEObject Type="Embed" ProgID="Equation.DSMT4" ShapeID="_x0000_i1249" DrawAspect="Content" ObjectID="_1687846399" r:id="rId42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6" w:name="c12b"/>
            <w:bookmarkEnd w:id="75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335D5E4B">
                <v:shape id="_x0000_i1250" type="#_x0000_t75" style="width:21pt;height:14.25pt" o:ole="">
                  <v:imagedata r:id="rId428" o:title=""/>
                </v:shape>
                <o:OLEObject Type="Embed" ProgID="Equation.DSMT4" ShapeID="_x0000_i1250" DrawAspect="Content" ObjectID="_1687846400" r:id="rId42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7" w:name="c12c"/>
            <w:bookmarkEnd w:id="76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1FF72F27">
                <v:shape id="_x0000_i1251" type="#_x0000_t75" style="width:18.75pt;height:14.25pt" o:ole="">
                  <v:imagedata r:id="rId430" o:title=""/>
                </v:shape>
                <o:OLEObject Type="Embed" ProgID="Equation.DSMT4" ShapeID="_x0000_i1251" DrawAspect="Content" ObjectID="_1687846401" r:id="rId43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8" w:name="c12d"/>
            <w:bookmarkEnd w:id="77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68D89EB7">
                <v:shape id="_x0000_i1252" type="#_x0000_t75" style="width:20.25pt;height:14.25pt" o:ole="">
                  <v:imagedata r:id="rId432" o:title=""/>
                </v:shape>
                <o:OLEObject Type="Embed" ProgID="Equation.DSMT4" ShapeID="_x0000_i1252" DrawAspect="Content" ObjectID="_1687846402" r:id="rId43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8"/>
          <w:p w14:paraId="1A080EEE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7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2316ED7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093CA8B2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9CA3BF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9" w:name="c13q"/>
            <w:bookmarkEnd w:id="79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13: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tứ diện </w:t>
            </w:r>
            <w:r w:rsidRPr="0075306F">
              <w:rPr>
                <w:rFonts w:eastAsia="Calibri"/>
                <w:position w:val="-6"/>
              </w:rPr>
              <w:object w:dxaOrig="720" w:dyaOrig="285" w14:anchorId="594DD17C">
                <v:shape id="_x0000_i1253" type="#_x0000_t75" style="width:36pt;height:14.25pt" o:ole="">
                  <v:imagedata r:id="rId434" o:title=""/>
                </v:shape>
                <o:OLEObject Type="Embed" ProgID="Equation.DSMT4" ShapeID="_x0000_i1253" DrawAspect="Content" ObjectID="_1687846403" r:id="rId43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5306F">
              <w:rPr>
                <w:rFonts w:eastAsia="Calibri"/>
                <w:position w:val="-4"/>
              </w:rPr>
              <w:object w:dxaOrig="315" w:dyaOrig="255" w14:anchorId="196A5751">
                <v:shape id="_x0000_i1254" type="#_x0000_t75" style="width:15.75pt;height:12.75pt" o:ole="">
                  <v:imagedata r:id="rId436" o:title=""/>
                </v:shape>
                <o:OLEObject Type="Embed" ProgID="Equation.DSMT4" ShapeID="_x0000_i1254" DrawAspect="Content" ObjectID="_1687846404" r:id="rId43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eastAsia="Calibri"/>
                <w:position w:val="-6"/>
              </w:rPr>
              <w:object w:dxaOrig="285" w:dyaOrig="285" w14:anchorId="1FA48D07">
                <v:shape id="_x0000_i1255" type="#_x0000_t75" style="width:14.25pt;height:14.25pt" o:ole="">
                  <v:imagedata r:id="rId438" o:title=""/>
                </v:shape>
                <o:OLEObject Type="Embed" ProgID="Equation.DSMT4" ShapeID="_x0000_i1255" DrawAspect="Content" ObjectID="_1687846405" r:id="rId43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lần lượt là trọng tâm của các tam giác </w:t>
            </w:r>
            <w:r w:rsidRPr="0075306F">
              <w:rPr>
                <w:rFonts w:eastAsia="Calibri"/>
                <w:position w:val="-6"/>
              </w:rPr>
              <w:object w:dxaOrig="555" w:dyaOrig="285" w14:anchorId="06C30DC7">
                <v:shape id="_x0000_i1256" type="#_x0000_t75" style="width:27.75pt;height:14.25pt" o:ole="">
                  <v:imagedata r:id="rId440" o:title=""/>
                </v:shape>
                <o:OLEObject Type="Embed" ProgID="Equation.DSMT4" ShapeID="_x0000_i1256" DrawAspect="Content" ObjectID="_1687846406" r:id="rId44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eastAsia="Calibri"/>
                <w:position w:val="-4"/>
              </w:rPr>
              <w:object w:dxaOrig="555" w:dyaOrig="255" w14:anchorId="03F442AB">
                <v:shape id="_x0000_i1257" type="#_x0000_t75" style="width:27.75pt;height:12.75pt" o:ole="">
                  <v:imagedata r:id="rId442" o:title=""/>
                </v:shape>
                <o:OLEObject Type="Embed" ProgID="Equation.DSMT4" ShapeID="_x0000_i1257" DrawAspect="Content" ObjectID="_1687846407" r:id="rId44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Những khẳng định nào sau là đúng? </w:t>
            </w:r>
            <w:r w:rsidRPr="0075306F">
              <w:rPr>
                <w:rFonts w:eastAsia="Calibri"/>
                <w:position w:val="-14"/>
              </w:rPr>
              <w:object w:dxaOrig="1785" w:dyaOrig="405" w14:anchorId="4CAE5683">
                <v:shape id="_x0000_i1258" type="#_x0000_t75" style="width:89.25pt;height:20.25pt" o:ole="">
                  <v:imagedata r:id="rId444" o:title=""/>
                </v:shape>
                <o:OLEObject Type="Embed" ProgID="Equation.DSMT4" ShapeID="_x0000_i1258" DrawAspect="Content" ObjectID="_1687846408" r:id="rId44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5306F">
              <w:rPr>
                <w:rFonts w:eastAsia="Calibri"/>
                <w:position w:val="-14"/>
              </w:rPr>
              <w:object w:dxaOrig="1815" w:dyaOrig="405" w14:anchorId="5739C8DD">
                <v:shape id="_x0000_i1259" type="#_x0000_t75" style="width:90.75pt;height:20.25pt" o:ole="">
                  <v:imagedata r:id="rId446" o:title=""/>
                </v:shape>
                <o:OLEObject Type="Embed" ProgID="Equation.DSMT4" ShapeID="_x0000_i1259" DrawAspect="Content" ObjectID="_1687846409" r:id="rId44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5306F">
              <w:rPr>
                <w:rFonts w:eastAsia="Calibri"/>
                <w:position w:val="-14"/>
              </w:rPr>
              <w:object w:dxaOrig="1800" w:dyaOrig="405" w14:anchorId="5EDBA7FD">
                <v:shape id="_x0000_i1260" type="#_x0000_t75" style="width:90pt;height:20.25pt" o:ole="">
                  <v:imagedata r:id="rId448" o:title=""/>
                </v:shape>
                <o:OLEObject Type="Embed" ProgID="Equation.DSMT4" ShapeID="_x0000_i1260" DrawAspect="Content" ObjectID="_1687846410" r:id="rId44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242B193" w14:textId="40F78AE6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0" w:name="c13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2BC88FB8">
                <v:shape id="_x0000_i1261" type="#_x0000_t75" style="width:17.25pt;height:20.25pt" o:ole="">
                  <v:imagedata r:id="rId450" o:title=""/>
                </v:shape>
                <o:OLEObject Type="Embed" ProgID="Equation.DSMT4" ShapeID="_x0000_i1261" DrawAspect="Content" ObjectID="_1687846411" r:id="rId45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60" w:dyaOrig="405" w14:anchorId="483E5485">
                <v:shape id="_x0000_i1262" type="#_x0000_t75" style="width:18pt;height:20.25pt" o:ole="">
                  <v:imagedata r:id="rId452" o:title=""/>
                </v:shape>
                <o:OLEObject Type="Embed" ProgID="Equation.DSMT4" ShapeID="_x0000_i1262" DrawAspect="Content" ObjectID="_1687846412" r:id="rId45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1" w:name="c13b"/>
            <w:bookmarkEnd w:id="80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5" w:dyaOrig="405" w14:anchorId="1A3D4185">
                <v:shape id="_x0000_i1263" type="#_x0000_t75" style="width:18.75pt;height:20.25pt" o:ole="">
                  <v:imagedata r:id="rId454" o:title=""/>
                </v:shape>
                <o:OLEObject Type="Embed" ProgID="Equation.DSMT4" ShapeID="_x0000_i1263" DrawAspect="Content" ObjectID="_1687846413" r:id="rId45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60" w:dyaOrig="405" w14:anchorId="3B073E91">
                <v:shape id="_x0000_i1264" type="#_x0000_t75" style="width:18pt;height:20.25pt" o:ole="">
                  <v:imagedata r:id="rId456" o:title=""/>
                </v:shape>
                <o:OLEObject Type="Embed" ProgID="Equation.DSMT4" ShapeID="_x0000_i1264" DrawAspect="Content" ObjectID="_1687846414" r:id="rId45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3A3306A" w14:textId="2FE0F67D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2" w:name="c13c"/>
            <w:bookmarkEnd w:id="81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1FF823CF">
                <v:shape id="_x0000_i1265" type="#_x0000_t75" style="width:17.25pt;height:20.25pt" o:ole="">
                  <v:imagedata r:id="rId458" o:title=""/>
                </v:shape>
                <o:OLEObject Type="Embed" ProgID="Equation.DSMT4" ShapeID="_x0000_i1265" DrawAspect="Content" ObjectID="_1687846415" r:id="rId45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5" w:dyaOrig="405" w14:anchorId="0D827B98">
                <v:shape id="_x0000_i1266" type="#_x0000_t75" style="width:18.75pt;height:20.25pt" o:ole="">
                  <v:imagedata r:id="rId460" o:title=""/>
                </v:shape>
                <o:OLEObject Type="Embed" ProgID="Equation.DSMT4" ShapeID="_x0000_i1266" DrawAspect="Content" ObjectID="_1687846416" r:id="rId46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3" w:name="c13d"/>
            <w:bookmarkEnd w:id="82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Chỉ có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61CC1CF4">
                <v:shape id="_x0000_i1267" type="#_x0000_t75" style="width:17.25pt;height:20.25pt" o:ole="">
                  <v:imagedata r:id="rId462" o:title=""/>
                </v:shape>
                <o:OLEObject Type="Embed" ProgID="Equation.DSMT4" ShapeID="_x0000_i1267" DrawAspect="Content" ObjectID="_1687846417" r:id="rId46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đúng.</w:t>
            </w:r>
          </w:p>
          <w:bookmarkEnd w:id="83"/>
          <w:p w14:paraId="66852E71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3"/>
        <w:bookmarkEnd w:id="48"/>
        <w:bookmarkEnd w:id="49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53A063" w14:textId="77777777" w:rsidR="00D976FE" w:rsidRPr="00297089" w:rsidRDefault="00D976FE" w:rsidP="00C127C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4F71EC40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206703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84" w:name="c14q"/>
            <w:bookmarkEnd w:id="84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14:</w: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 xml:space="preserve">Cho tứ diện </w:t>
            </w:r>
            <w:r w:rsidRPr="0075306F">
              <w:rPr>
                <w:rFonts w:eastAsia="Calibri"/>
                <w:position w:val="-6"/>
              </w:rPr>
              <w:object w:dxaOrig="720" w:dyaOrig="285" w14:anchorId="6E7FB952">
                <v:shape id="_x0000_i1268" type="#_x0000_t75" style="width:36pt;height:14.25pt" o:ole="">
                  <v:imagedata r:id="rId464" o:title=""/>
                </v:shape>
                <o:OLEObject Type="Embed" ProgID="Equation.DSMT4" ShapeID="_x0000_i1268" DrawAspect="Content" ObjectID="_1687846418" r:id="rId465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 xml:space="preserve">với </w:t>
            </w:r>
            <w:r w:rsidRPr="0075306F">
              <w:rPr>
                <w:rFonts w:eastAsia="Calibri"/>
                <w:position w:val="-10"/>
              </w:rPr>
              <w:object w:dxaOrig="600" w:dyaOrig="300" w14:anchorId="34F56238">
                <v:shape id="_x0000_i1269" type="#_x0000_t75" style="width:30pt;height:15pt" o:ole="">
                  <v:imagedata r:id="rId466" o:title=""/>
                </v:shape>
                <o:OLEObject Type="Embed" ProgID="Equation.DSMT4" ShapeID="_x0000_i1269" DrawAspect="Content" ObjectID="_1687846419" r:id="rId467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 xml:space="preserve">lần lượt là trọng tâm các tam giác </w:t>
            </w:r>
            <w:r w:rsidRPr="0075306F">
              <w:rPr>
                <w:rFonts w:eastAsia="Calibri"/>
                <w:position w:val="-4"/>
              </w:rPr>
              <w:object w:dxaOrig="540" w:dyaOrig="255" w14:anchorId="44C5D9AE">
                <v:shape id="_x0000_i1270" type="#_x0000_t75" style="width:27pt;height:12.75pt" o:ole="">
                  <v:imagedata r:id="rId468" o:title=""/>
                </v:shape>
                <o:OLEObject Type="Embed" ProgID="Equation.DSMT4" ShapeID="_x0000_i1270" DrawAspect="Content" ObjectID="_1687846420" r:id="rId469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 xml:space="preserve">, </w:t>
            </w:r>
            <w:r w:rsidRPr="0075306F">
              <w:rPr>
                <w:rFonts w:eastAsia="Calibri"/>
                <w:position w:val="-6"/>
              </w:rPr>
              <w:object w:dxaOrig="585" w:dyaOrig="285" w14:anchorId="753CD228">
                <v:shape id="_x0000_i1271" type="#_x0000_t75" style="width:29.25pt;height:14.25pt" o:ole="">
                  <v:imagedata r:id="rId470" o:title=""/>
                </v:shape>
                <o:OLEObject Type="Embed" ProgID="Equation.DSMT4" ShapeID="_x0000_i1271" DrawAspect="Content" ObjectID="_1687846421" r:id="rId47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11CE0B1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</w:pPr>
            <w:r w:rsidRPr="0075306F">
              <w:rPr>
                <w:rFonts w:ascii="Chu Van An" w:hAnsi="Chu Van An" w:cs="Chu Van An"/>
                <w:bCs/>
                <w:sz w:val="24"/>
                <w:szCs w:val="24"/>
                <w:lang w:val="pt-BR"/>
              </w:rPr>
              <w:t>Xét các khẳng định sau:</w:t>
            </w:r>
          </w:p>
          <w:p w14:paraId="3BE4B0DB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Cs/>
                <w:sz w:val="24"/>
                <w:szCs w:val="24"/>
              </w:rPr>
              <w:t xml:space="preserve">(I) </w:t>
            </w:r>
            <w:r w:rsidRPr="0075306F">
              <w:rPr>
                <w:rFonts w:ascii="Chu Van An" w:eastAsia="Times New Roman" w:hAnsi="Chu Van An" w:cs="Chu Van An"/>
                <w:bCs/>
                <w:position w:val="-14"/>
                <w:sz w:val="24"/>
                <w:szCs w:val="24"/>
              </w:rPr>
              <w:object w:dxaOrig="1680" w:dyaOrig="390" w14:anchorId="39574297">
                <v:shape id="_x0000_i1272" type="#_x0000_t75" style="width:84pt;height:19.5pt" o:ole="">
                  <v:imagedata r:id="rId472" o:title=""/>
                </v:shape>
                <o:OLEObject Type="Embed" ProgID="Equation.DSMT4" ShapeID="_x0000_i1272" DrawAspect="Content" ObjectID="_1687846422" r:id="rId473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</w:rPr>
              <w:t xml:space="preserve">. (II) </w:t>
            </w:r>
            <w:r w:rsidRPr="0075306F">
              <w:rPr>
                <w:rFonts w:ascii="Chu Van An" w:eastAsia="Times New Roman" w:hAnsi="Chu Van An" w:cs="Chu Van An"/>
                <w:bCs/>
                <w:position w:val="-14"/>
                <w:sz w:val="24"/>
                <w:szCs w:val="24"/>
              </w:rPr>
              <w:object w:dxaOrig="1695" w:dyaOrig="390" w14:anchorId="63A270A6">
                <v:shape id="_x0000_i1273" type="#_x0000_t75" style="width:84.75pt;height:19.5pt" o:ole="">
                  <v:imagedata r:id="rId474" o:title=""/>
                </v:shape>
                <o:OLEObject Type="Embed" ProgID="Equation.DSMT4" ShapeID="_x0000_i1273" DrawAspect="Content" ObjectID="_1687846423" r:id="rId475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4F619122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Cs/>
                <w:sz w:val="24"/>
                <w:szCs w:val="24"/>
              </w:rPr>
              <w:t xml:space="preserve">(III) </w:t>
            </w:r>
            <w:r w:rsidRPr="0075306F">
              <w:rPr>
                <w:rFonts w:ascii="Chu Van An" w:eastAsia="Times New Roman" w:hAnsi="Chu Van An" w:cs="Chu Van An"/>
                <w:bCs/>
                <w:position w:val="-14"/>
                <w:sz w:val="24"/>
                <w:szCs w:val="24"/>
              </w:rPr>
              <w:object w:dxaOrig="1710" w:dyaOrig="390" w14:anchorId="69C86951">
                <v:shape id="_x0000_i1274" type="#_x0000_t75" style="width:85.5pt;height:19.5pt" o:ole="">
                  <v:imagedata r:id="rId476" o:title=""/>
                </v:shape>
                <o:OLEObject Type="Embed" ProgID="Equation.DSMT4" ShapeID="_x0000_i1274" DrawAspect="Content" ObjectID="_1687846424" r:id="rId477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</w:rPr>
              <w:t>. (IV))</w:t>
            </w:r>
            <w:r w:rsidRPr="0075306F">
              <w:rPr>
                <w:rFonts w:ascii="Chu Van An" w:eastAsia="Times New Roman" w:hAnsi="Chu Van An" w:cs="Chu Van An"/>
                <w:bCs/>
                <w:position w:val="-14"/>
                <w:sz w:val="24"/>
                <w:szCs w:val="24"/>
              </w:rPr>
              <w:object w:dxaOrig="1635" w:dyaOrig="390" w14:anchorId="487D4089">
                <v:shape id="_x0000_i1275" type="#_x0000_t75" style="width:81.75pt;height:19.5pt" o:ole="">
                  <v:imagedata r:id="rId478" o:title=""/>
                </v:shape>
                <o:OLEObject Type="Embed" ProgID="Equation.DSMT4" ShapeID="_x0000_i1275" DrawAspect="Content" ObjectID="_1687846425" r:id="rId479"/>
              </w:object>
            </w:r>
            <w:r w:rsidRPr="0075306F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6D099B71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Cs/>
                <w:sz w:val="24"/>
                <w:szCs w:val="24"/>
              </w:rPr>
              <w:t>Các mệnh đề nào đúng?</w:t>
            </w:r>
          </w:p>
          <w:p w14:paraId="249D32F1" w14:textId="5B4BE2AC" w:rsidR="00D976FE" w:rsidRPr="0075306F" w:rsidRDefault="00D976FE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5" w:name="c14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  <w:lang w:val="fr-FR"/>
              </w:rPr>
              <w:object w:dxaOrig="465" w:dyaOrig="315" w14:anchorId="0821A822">
                <v:shape id="_x0000_i1276" type="#_x0000_t75" style="width:23.25pt;height:15.75pt" o:ole="">
                  <v:imagedata r:id="rId480" o:title=""/>
                </v:shape>
                <o:OLEObject Type="Embed" ProgID="Equation.DSMT4" ShapeID="_x0000_i1276" DrawAspect="Content" ObjectID="_1687846426" r:id="rId48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86" w:name="c14b"/>
            <w:bookmarkEnd w:id="85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600" w:dyaOrig="315" w14:anchorId="0E3BC419">
                <v:shape id="_x0000_i1277" type="#_x0000_t75" style="width:30pt;height:15.75pt" o:ole="">
                  <v:imagedata r:id="rId482" o:title=""/>
                </v:shape>
                <o:OLEObject Type="Embed" ProgID="Equation.DSMT4" ShapeID="_x0000_i1277" DrawAspect="Content" ObjectID="_1687846427" r:id="rId483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7" w:name="c14c"/>
            <w:bookmarkEnd w:id="86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05" w:dyaOrig="315" w14:anchorId="25DE98D9">
                <v:shape id="_x0000_i1278" type="#_x0000_t75" style="width:35.25pt;height:15.75pt" o:ole="">
                  <v:imagedata r:id="rId484" o:title=""/>
                </v:shape>
                <o:OLEObject Type="Embed" ProgID="Equation.DSMT4" ShapeID="_x0000_i1278" DrawAspect="Content" ObjectID="_1687846428" r:id="rId485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8" w:name="c14d"/>
            <w:bookmarkEnd w:id="87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555" w:dyaOrig="315" w14:anchorId="679A8549">
                <v:shape id="_x0000_i1279" type="#_x0000_t75" style="width:27.75pt;height:15.75pt" o:ole="">
                  <v:imagedata r:id="rId486" o:title=""/>
                </v:shape>
                <o:OLEObject Type="Embed" ProgID="Equation.DSMT4" ShapeID="_x0000_i1279" DrawAspect="Content" ObjectID="_1687846429" r:id="rId487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88"/>
          <w:p w14:paraId="3DB808D0" w14:textId="77777777" w:rsidR="00D976FE" w:rsidRPr="00297089" w:rsidRDefault="00D976FE" w:rsidP="00C127CE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50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836F56B" w14:textId="77777777" w:rsidR="00D976FE" w:rsidRPr="00297089" w:rsidRDefault="00D976FE" w:rsidP="00C127C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1BC1B6A1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81400B" w14:textId="77777777" w:rsidR="00D976FE" w:rsidRPr="0075306F" w:rsidRDefault="00D976FE" w:rsidP="00C127CE">
            <w:pPr>
              <w:pStyle w:val="Normal0"/>
              <w:widowControl/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89" w:name="c15q"/>
            <w:bookmarkEnd w:id="89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15:</w: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tứ diện </w:t>
            </w:r>
            <w:r w:rsidRPr="0075306F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70" w14:anchorId="2DF83429">
                <v:shape id="_x0000_i1280" type="#_x0000_t75" style="width:36pt;height:13.5pt" o:ole="">
                  <v:imagedata r:id="rId488" o:title=""/>
                </v:shape>
                <o:OLEObject Type="Embed" ProgID="Equation.DSMT4" ShapeID="_x0000_i1280" DrawAspect="Content" ObjectID="_1687846430" r:id="rId48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gọi </w:t>
            </w:r>
            <w:r w:rsidRPr="0075306F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630" w:dyaOrig="360" w14:anchorId="25F5DF4A">
                <v:shape id="_x0000_i1281" type="#_x0000_t75" style="width:31.5pt;height:18pt" o:ole="">
                  <v:imagedata r:id="rId490" o:title=""/>
                </v:shape>
                <o:OLEObject Type="Embed" ProgID="Equation.DSMT4" ShapeID="_x0000_i1281" DrawAspect="Content" ObjectID="_1687846431" r:id="rId49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lần lượt là trọng tâm các tam giác </w:t>
            </w:r>
            <w:r w:rsidRPr="0075306F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6483DDEA">
                <v:shape id="_x0000_i1282" type="#_x0000_t75" style="width:28.5pt;height:13.5pt" o:ole="">
                  <v:imagedata r:id="rId492" o:title=""/>
                </v:shape>
                <o:OLEObject Type="Embed" ProgID="Equation.DSMT4" ShapeID="_x0000_i1282" DrawAspect="Content" ObjectID="_1687846432" r:id="rId49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</w:t>
            </w:r>
            <w:r w:rsidRPr="0075306F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31E55784">
                <v:shape id="_x0000_i1283" type="#_x0000_t75" style="width:28.5pt;height:13.5pt" o:ole="">
                  <v:imagedata r:id="rId494" o:title=""/>
                </v:shape>
                <o:OLEObject Type="Embed" ProgID="Equation.DSMT4" ShapeID="_x0000_i1283" DrawAspect="Content" ObjectID="_1687846433" r:id="rId49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Mệnh đề nào sau đây </w:t>
            </w:r>
            <w:r w:rsidRPr="0075306F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sai</w: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>?</w:t>
            </w:r>
          </w:p>
          <w:p w14:paraId="5982DC4E" w14:textId="0CC75D7F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90" w:name="c15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70" w:dyaOrig="405" w14:anchorId="465B1FF2">
                <v:shape id="_x0000_i1284" type="#_x0000_t75" style="width:73.5pt;height:20.25pt" o:ole="">
                  <v:imagedata r:id="rId496" o:title=""/>
                </v:shape>
                <o:OLEObject Type="Embed" ProgID="Equation.DSMT4" ShapeID="_x0000_i1284" DrawAspect="Content" ObjectID="_1687846434" r:id="rId497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91" w:name="c15b"/>
            <w:bookmarkEnd w:id="90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70" w:dyaOrig="405" w14:anchorId="30E55B36">
                <v:shape id="_x0000_i1285" type="#_x0000_t75" style="width:73.5pt;height:20.25pt" o:ole="">
                  <v:imagedata r:id="rId498" o:title=""/>
                </v:shape>
                <o:OLEObject Type="Embed" ProgID="Equation.DSMT4" ShapeID="_x0000_i1285" DrawAspect="Content" ObjectID="_1687846435" r:id="rId499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C4A9546" w14:textId="098E8E74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92" w:name="c15c"/>
            <w:bookmarkEnd w:id="91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90" w:dyaOrig="630" w14:anchorId="69E8E75A">
                <v:shape id="_x0000_i1286" type="#_x0000_t75" style="width:64.5pt;height:31.5pt" o:ole="">
                  <v:imagedata r:id="rId500" o:title=""/>
                </v:shape>
                <o:OLEObject Type="Embed" ProgID="Equation.DSMT4" ShapeID="_x0000_i1286" DrawAspect="Content" ObjectID="_1687846436" r:id="rId501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93" w:name="c15d"/>
            <w:bookmarkEnd w:id="92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Ba đường thẳng</w:t>
            </w:r>
            <w:r w:rsidRPr="0075306F">
              <w:rPr>
                <w:rFonts w:ascii="Chu Van An" w:eastAsia="Arial" w:hAnsi="Chu Van An" w:cs="Chu Van An"/>
                <w:color w:val="000000"/>
                <w:sz w:val="24"/>
                <w:szCs w:val="24"/>
                <w:lang w:val="vi-VN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45" w:dyaOrig="360" w14:anchorId="27006580">
                <v:shape id="_x0000_i1287" type="#_x0000_t75" style="width:47.25pt;height:18pt" o:ole="">
                  <v:imagedata r:id="rId502" o:title=""/>
                </v:shape>
                <o:OLEObject Type="Embed" ProgID="Equation.DSMT4" ShapeID="_x0000_i1287" DrawAspect="Content" ObjectID="_1687846437" r:id="rId503"/>
              </w:object>
            </w:r>
            <w:r w:rsidRPr="0075306F">
              <w:rPr>
                <w:rFonts w:ascii="Chu Van An" w:eastAsia="Arial" w:hAnsi="Chu Van An" w:cs="Chu Van An"/>
                <w:color w:val="000000"/>
                <w:sz w:val="24"/>
                <w:szCs w:val="24"/>
                <w:lang w:val="vi-VN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5542B85D">
                <v:shape id="_x0000_i1288" type="#_x0000_t75" style="width:20.25pt;height:13.5pt" o:ole="">
                  <v:imagedata r:id="rId504" o:title=""/>
                </v:shape>
                <o:OLEObject Type="Embed" ProgID="Equation.DSMT4" ShapeID="_x0000_i1288" DrawAspect="Content" ObjectID="_1687846438" r:id="rId505"/>
              </w:object>
            </w:r>
            <w:r w:rsidRPr="0075306F">
              <w:rPr>
                <w:rFonts w:ascii="Chu Van An" w:eastAsia="Arial" w:hAnsi="Chu Van An" w:cs="Chu Van An"/>
                <w:color w:val="000000"/>
                <w:sz w:val="24"/>
                <w:szCs w:val="24"/>
                <w:lang w:val="vi-VN"/>
              </w:rPr>
              <w:t>đồng quy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93"/>
          <w:p w14:paraId="244D585A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14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64337D5" w14:textId="77777777" w:rsidR="00D976FE" w:rsidRPr="00297089" w:rsidRDefault="00D976FE" w:rsidP="00C127C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7218FEB6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880691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94" w:name="c16q"/>
            <w:bookmarkEnd w:id="94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16: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7BA7B1F5">
                <v:shape id="_x0000_i1289" type="#_x0000_t75" style="width:36pt;height:14.25pt" o:ole="">
                  <v:imagedata r:id="rId506" o:title=""/>
                </v:shape>
                <o:OLEObject Type="Embed" ProgID="Equation.DSMT4" ShapeID="_x0000_i1289" DrawAspect="Content" ObjectID="_1687846439" r:id="rId50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gọi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6B62EC9A">
                <v:shape id="_x0000_i1290" type="#_x0000_t75" style="width:15.75pt;height:12.75pt" o:ole="">
                  <v:imagedata r:id="rId508" o:title=""/>
                </v:shape>
                <o:OLEObject Type="Embed" ProgID="Equation.DSMT4" ShapeID="_x0000_i1290" DrawAspect="Content" ObjectID="_1687846440" r:id="rId50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4D1BBFAA">
                <v:shape id="_x0000_i1291" type="#_x0000_t75" style="width:14.25pt;height:14.25pt" o:ole="">
                  <v:imagedata r:id="rId510" o:title=""/>
                </v:shape>
                <o:OLEObject Type="Embed" ProgID="Equation.DSMT4" ShapeID="_x0000_i1291" DrawAspect="Content" ObjectID="_1687846441" r:id="rId51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C94B001">
                <v:shape id="_x0000_i1292" type="#_x0000_t75" style="width:12pt;height:12.75pt" o:ole="">
                  <v:imagedata r:id="rId512" o:title=""/>
                </v:shape>
                <o:OLEObject Type="Embed" ProgID="Equation.DSMT4" ShapeID="_x0000_i1292" DrawAspect="Content" ObjectID="_1687846442" r:id="rId51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lần lượt là trung điểm của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2F30E8A3">
                <v:shape id="_x0000_i1293" type="#_x0000_t75" style="width:20.25pt;height:12.75pt" o:ole="">
                  <v:imagedata r:id="rId514" o:title=""/>
                </v:shape>
                <o:OLEObject Type="Embed" ProgID="Equation.DSMT4" ShapeID="_x0000_i1293" DrawAspect="Content" ObjectID="_1687846443" r:id="rId51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025979A1">
                <v:shape id="_x0000_i1294" type="#_x0000_t75" style="width:21pt;height:14.25pt" o:ole="">
                  <v:imagedata r:id="rId516" o:title=""/>
                </v:shape>
                <o:OLEObject Type="Embed" ProgID="Equation.DSMT4" ShapeID="_x0000_i1294" DrawAspect="Content" ObjectID="_1687846444" r:id="rId51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255" w14:anchorId="3D9BC2BF">
                <v:shape id="_x0000_i1295" type="#_x0000_t75" style="width:21pt;height:12.75pt" o:ole="">
                  <v:imagedata r:id="rId518" o:title=""/>
                </v:shape>
                <o:OLEObject Type="Embed" ProgID="Equation.DSMT4" ShapeID="_x0000_i1295" DrawAspect="Content" ObjectID="_1687846445" r:id="rId51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Đường thẳng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285" w14:anchorId="1B8AE824">
                <v:shape id="_x0000_i1296" type="#_x0000_t75" style="width:23.25pt;height:14.25pt" o:ole="">
                  <v:imagedata r:id="rId520" o:title=""/>
                </v:shape>
                <o:OLEObject Type="Embed" ProgID="Equation.DSMT4" ShapeID="_x0000_i1296" DrawAspect="Content" ObjectID="_1687846446" r:id="rId52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song song với mặt phẳng nào trong các mặt phẳng sau đây?</w:t>
            </w:r>
          </w:p>
          <w:p w14:paraId="0A70DED7" w14:textId="1DA041D3" w:rsidR="00D976FE" w:rsidRPr="0075306F" w:rsidRDefault="00D976FE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5" w:name="c16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AF873E3">
                <v:shape id="_x0000_i1297" type="#_x0000_t75" style="width:38.25pt;height:20.25pt" o:ole="">
                  <v:imagedata r:id="rId522" o:title=""/>
                </v:shape>
                <o:OLEObject Type="Embed" ProgID="Equation.DSMT4" ShapeID="_x0000_i1297" DrawAspect="Content" ObjectID="_1687846447" r:id="rId52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6" w:name="c16b"/>
            <w:bookmarkEnd w:id="95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35" w:dyaOrig="405" w14:anchorId="688297E4">
                <v:shape id="_x0000_i1298" type="#_x0000_t75" style="width:36.75pt;height:20.25pt" o:ole="">
                  <v:imagedata r:id="rId524" o:title=""/>
                </v:shape>
                <o:OLEObject Type="Embed" ProgID="Equation.DSMT4" ShapeID="_x0000_i1298" DrawAspect="Content" ObjectID="_1687846448" r:id="rId52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7" w:name="c16c"/>
            <w:bookmarkEnd w:id="96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7509EA27">
                <v:shape id="_x0000_i1299" type="#_x0000_t75" style="width:38.25pt;height:20.25pt" o:ole="">
                  <v:imagedata r:id="rId526" o:title=""/>
                </v:shape>
                <o:OLEObject Type="Embed" ProgID="Equation.DSMT4" ShapeID="_x0000_i1299" DrawAspect="Content" ObjectID="_1687846449" r:id="rId52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8" w:name="c16d"/>
            <w:bookmarkEnd w:id="97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1868E2B1">
                <v:shape id="_x0000_i1300" type="#_x0000_t75" style="width:38.25pt;height:20.25pt" o:ole="">
                  <v:imagedata r:id="rId528" o:title=""/>
                </v:shape>
                <o:OLEObject Type="Embed" ProgID="Equation.DSMT4" ShapeID="_x0000_i1300" DrawAspect="Content" ObjectID="_1687846450" r:id="rId52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8"/>
          <w:p w14:paraId="2721A2D1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1"/>
        <w:bookmarkEnd w:id="52"/>
        <w:bookmarkEnd w:id="53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6FF50E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09D1D618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F08A26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9" w:name="c17q"/>
            <w:bookmarkEnd w:id="99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70" w:dyaOrig="285" w14:anchorId="0ACD51FB">
                <v:shape id="_x0000_i1301" type="#_x0000_t75" style="width:43.5pt;height:14.25pt" o:ole="">
                  <v:imagedata r:id="rId530" o:title=""/>
                </v:shape>
                <o:OLEObject Type="Embed" ProgID="Equation.DSMT4" ShapeID="_x0000_i1301" DrawAspect="Content" ObjectID="_1687846451" r:id="rId53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có đáy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01CECE13">
                <v:shape id="_x0000_i1302" type="#_x0000_t75" style="width:36pt;height:14.25pt" o:ole="">
                  <v:imagedata r:id="rId532" o:title=""/>
                </v:shape>
                <o:OLEObject Type="Embed" ProgID="Equation.DSMT4" ShapeID="_x0000_i1302" DrawAspect="Content" ObjectID="_1687846452" r:id="rId53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hình bình hành. Gọi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85" w14:anchorId="75C451BE">
                <v:shape id="_x0000_i1303" type="#_x0000_t75" style="width:13.5pt;height:14.25pt" o:ole="">
                  <v:imagedata r:id="rId534" o:title=""/>
                </v:shape>
                <o:OLEObject Type="Embed" ProgID="Equation.DSMT4" ShapeID="_x0000_i1303" DrawAspect="Content" ObjectID="_1687846453" r:id="rId53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285" w14:anchorId="0780D1A0">
                <v:shape id="_x0000_i1304" type="#_x0000_t75" style="width:21.75pt;height:14.25pt" o:ole="">
                  <v:imagedata r:id="rId536" o:title=""/>
                </v:shape>
                <o:OLEObject Type="Embed" ProgID="Equation.DSMT4" ShapeID="_x0000_i1304" DrawAspect="Content" ObjectID="_1687846454" r:id="rId53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70" w14:anchorId="73F6AB62">
                <v:shape id="_x0000_i1305" type="#_x0000_t75" style="width:7.5pt;height:13.5pt" o:ole="">
                  <v:imagedata r:id="rId538" o:title=""/>
                </v:shape>
                <o:OLEObject Type="Embed" ProgID="Equation.DSMT4" ShapeID="_x0000_i1305" DrawAspect="Content" ObjectID="_1687846455" r:id="rId53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70" w14:anchorId="5919BAA6">
                <v:shape id="_x0000_i1306" type="#_x0000_t75" style="width:21.75pt;height:13.5pt" o:ole="">
                  <v:imagedata r:id="rId540" o:title=""/>
                </v:shape>
                <o:OLEObject Type="Embed" ProgID="Equation.DSMT4" ShapeID="_x0000_i1306" DrawAspect="Content" ObjectID="_1687846456" r:id="rId54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Lấy điểm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70" w14:anchorId="4B1A4972">
                <v:shape id="_x0000_i1307" type="#_x0000_t75" style="width:14.25pt;height:13.5pt" o:ole="">
                  <v:imagedata r:id="rId542" o:title=""/>
                </v:shape>
                <o:OLEObject Type="Embed" ProgID="Equation.DSMT4" ShapeID="_x0000_i1307" DrawAspect="Content" ObjectID="_1687846457" r:id="rId54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trên đoạn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70" w14:anchorId="4A807DC5">
                <v:shape id="_x0000_i1308" type="#_x0000_t75" style="width:21.75pt;height:13.5pt" o:ole="">
                  <v:imagedata r:id="rId544" o:title=""/>
                </v:shape>
                <o:OLEObject Type="Embed" ProgID="Equation.DSMT4" ShapeID="_x0000_i1308" DrawAspect="Content" ObjectID="_1687846458" r:id="rId54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70" w:dyaOrig="285" w14:anchorId="3E65C2DC">
                <v:shape id="_x0000_i1309" type="#_x0000_t75" style="width:58.5pt;height:14.25pt" o:ole="">
                  <v:imagedata r:id="rId546" o:title=""/>
                </v:shape>
                <o:OLEObject Type="Embed" ProgID="Equation.DSMT4" ShapeID="_x0000_i1309" DrawAspect="Content" ObjectID="_1687846459" r:id="rId54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Đường thẳng qua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70" w14:anchorId="60F15906">
                <v:shape id="_x0000_i1310" type="#_x0000_t75" style="width:14.25pt;height:13.5pt" o:ole="">
                  <v:imagedata r:id="rId548" o:title=""/>
                </v:shape>
                <o:OLEObject Type="Embed" ProgID="Equation.DSMT4" ShapeID="_x0000_i1310" DrawAspect="Content" ObjectID="_1687846460" r:id="rId54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song song với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70" w14:anchorId="25F1129F">
                <v:shape id="_x0000_i1311" type="#_x0000_t75" style="width:21.75pt;height:13.5pt" o:ole="">
                  <v:imagedata r:id="rId550" o:title=""/>
                </v:shape>
                <o:OLEObject Type="Embed" ProgID="Equation.DSMT4" ShapeID="_x0000_i1311" DrawAspect="Content" ObjectID="_1687846461" r:id="rId55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cắt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85" w14:anchorId="2C6436A1">
                <v:shape id="_x0000_i1312" type="#_x0000_t75" style="width:13.5pt;height:14.25pt" o:ole="">
                  <v:imagedata r:id="rId552" o:title=""/>
                </v:shape>
                <o:OLEObject Type="Embed" ProgID="Equation.DSMT4" ShapeID="_x0000_i1312" DrawAspect="Content" ObjectID="_1687846462" r:id="rId55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tại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85" w14:anchorId="1B90824D">
                <v:shape id="_x0000_i1313" type="#_x0000_t75" style="width:13.5pt;height:14.25pt" o:ole="">
                  <v:imagedata r:id="rId554" o:title=""/>
                </v:shape>
                <o:OLEObject Type="Embed" ProgID="Equation.DSMT4" ShapeID="_x0000_i1313" DrawAspect="Content" ObjectID="_1687846463" r:id="rId55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đường thẳng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285" w14:anchorId="11E38636">
                <v:shape id="_x0000_i1314" type="#_x0000_t75" style="width:21.75pt;height:14.25pt" o:ole="">
                  <v:imagedata r:id="rId556" o:title=""/>
                </v:shape>
                <o:OLEObject Type="Embed" ProgID="Equation.DSMT4" ShapeID="_x0000_i1314" DrawAspect="Content" ObjectID="_1687846464" r:id="rId55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không song song với mặt ph</w: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>ẳng</w:t>
            </w:r>
          </w:p>
          <w:p w14:paraId="7DF09B5C" w14:textId="20BFEFCF" w:rsidR="00D976FE" w:rsidRPr="0075306F" w:rsidRDefault="00D976FE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0" w:name="c17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35" w14:anchorId="60A08EF8">
                <v:shape id="_x0000_i1315" type="#_x0000_t75" style="width:36pt;height:21.75pt" o:ole="">
                  <v:imagedata r:id="rId558" o:title=""/>
                </v:shape>
                <o:OLEObject Type="Embed" ProgID="Equation.DSMT4" ShapeID="_x0000_i1315" DrawAspect="Content" ObjectID="_1687846465" r:id="rId55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1" w:name="c17b"/>
            <w:bookmarkEnd w:id="100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35" w14:anchorId="0A99B9A2">
                <v:shape id="_x0000_i1316" type="#_x0000_t75" style="width:36pt;height:21.75pt" o:ole="">
                  <v:imagedata r:id="rId560" o:title=""/>
                </v:shape>
                <o:OLEObject Type="Embed" ProgID="Equation.DSMT4" ShapeID="_x0000_i1316" DrawAspect="Content" ObjectID="_1687846466" r:id="rId56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2" w:name="c17c"/>
            <w:bookmarkEnd w:id="101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35" w14:anchorId="467320CB">
                <v:shape id="_x0000_i1317" type="#_x0000_t75" style="width:36pt;height:21.75pt" o:ole="">
                  <v:imagedata r:id="rId562" o:title=""/>
                </v:shape>
                <o:OLEObject Type="Embed" ProgID="Equation.DSMT4" ShapeID="_x0000_i1317" DrawAspect="Content" ObjectID="_1687846467" r:id="rId56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3" w:name="c17d"/>
            <w:bookmarkEnd w:id="102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35" w14:anchorId="49BDD447">
                <v:shape id="_x0000_i1318" type="#_x0000_t75" style="width:36pt;height:21.75pt" o:ole="">
                  <v:imagedata r:id="rId564" o:title=""/>
                </v:shape>
                <o:OLEObject Type="Embed" ProgID="Equation.DSMT4" ShapeID="_x0000_i1318" DrawAspect="Content" ObjectID="_1687846468" r:id="rId56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3"/>
          <w:p w14:paraId="1285042C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FDC741" w14:textId="77777777" w:rsidR="00D976FE" w:rsidRPr="00297089" w:rsidRDefault="00D976FE" w:rsidP="00C127C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6B3A4BD4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0F0327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4" w:name="c18q"/>
            <w:bookmarkEnd w:id="104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18: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hai hình bình hành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12857B0B">
                <v:shape id="_x0000_i1319" type="#_x0000_t75" style="width:36pt;height:14.25pt" o:ole="">
                  <v:imagedata r:id="rId566" o:title=""/>
                </v:shape>
                <o:OLEObject Type="Embed" ProgID="Equation.DSMT4" ShapeID="_x0000_i1319" DrawAspect="Content" ObjectID="_1687846469" r:id="rId56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705" w:dyaOrig="255" w14:anchorId="25CE00E8">
                <v:shape id="_x0000_i1320" type="#_x0000_t75" style="width:35.25pt;height:12.75pt" o:ole="">
                  <v:imagedata r:id="rId568" o:title=""/>
                </v:shape>
                <o:OLEObject Type="Embed" ProgID="Equation.DSMT4" ShapeID="_x0000_i1320" DrawAspect="Content" ObjectID="_1687846470" r:id="rId56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không cùng nằm trên một mặt phẳng. Gọi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6B0588B0">
                <v:shape id="_x0000_i1321" type="#_x0000_t75" style="width:9.75pt;height:12.75pt" o:ole="">
                  <v:imagedata r:id="rId570" o:title=""/>
                </v:shape>
                <o:OLEObject Type="Embed" ProgID="Equation.DSMT4" ShapeID="_x0000_i1321" DrawAspect="Content" ObjectID="_1687846471" r:id="rId57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4E59C1EC">
                <v:shape id="_x0000_i1322" type="#_x0000_t75" style="width:10.5pt;height:14.25pt" o:ole="">
                  <v:imagedata r:id="rId572" o:title=""/>
                </v:shape>
                <o:OLEObject Type="Embed" ProgID="Equation.DSMT4" ShapeID="_x0000_i1322" DrawAspect="Content" ObjectID="_1687846472" r:id="rId57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lần lượt là tâm của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6471497B">
                <v:shape id="_x0000_i1323" type="#_x0000_t75" style="width:36pt;height:14.25pt" o:ole="">
                  <v:imagedata r:id="rId574" o:title=""/>
                </v:shape>
                <o:OLEObject Type="Embed" ProgID="Equation.DSMT4" ShapeID="_x0000_i1323" DrawAspect="Content" ObjectID="_1687846473" r:id="rId57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705" w:dyaOrig="255" w14:anchorId="691CF036">
                <v:shape id="_x0000_i1324" type="#_x0000_t75" style="width:35.25pt;height:12.75pt" o:ole="">
                  <v:imagedata r:id="rId576" o:title=""/>
                </v:shape>
                <o:OLEObject Type="Embed" ProgID="Equation.DSMT4" ShapeID="_x0000_i1324" DrawAspect="Content" ObjectID="_1687846474" r:id="rId57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1638437A">
                <v:shape id="_x0000_i1325" type="#_x0000_t75" style="width:16.5pt;height:12.75pt" o:ole="">
                  <v:imagedata r:id="rId578" o:title=""/>
                </v:shape>
                <o:OLEObject Type="Embed" ProgID="Equation.DSMT4" ShapeID="_x0000_i1325" DrawAspect="Content" ObjectID="_1687846475" r:id="rId57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07815C77">
                <v:shape id="_x0000_i1326" type="#_x0000_t75" style="width:14.25pt;height:14.25pt" o:ole="">
                  <v:imagedata r:id="rId580" o:title=""/>
                </v:shape>
                <o:OLEObject Type="Embed" ProgID="Equation.DSMT4" ShapeID="_x0000_i1326" DrawAspect="Content" ObjectID="_1687846476" r:id="rId58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lần lượt là trọng tâm các tam giác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55" w:dyaOrig="255" w14:anchorId="08C4FD1A">
                <v:shape id="_x0000_i1327" type="#_x0000_t75" style="width:27.75pt;height:12.75pt" o:ole="">
                  <v:imagedata r:id="rId582" o:title=""/>
                </v:shape>
                <o:OLEObject Type="Embed" ProgID="Equation.DSMT4" ShapeID="_x0000_i1327" DrawAspect="Content" ObjectID="_1687846477" r:id="rId58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40" w:dyaOrig="255" w14:anchorId="082E86F2">
                <v:shape id="_x0000_i1328" type="#_x0000_t75" style="width:27pt;height:12.75pt" o:ole="">
                  <v:imagedata r:id="rId584" o:title=""/>
                </v:shape>
                <o:OLEObject Type="Embed" ProgID="Equation.DSMT4" ShapeID="_x0000_i1328" DrawAspect="Content" ObjectID="_1687846478" r:id="rId58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Đường thẳng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285" w14:anchorId="7BFBA3BD">
                <v:shape id="_x0000_i1329" type="#_x0000_t75" style="width:23.25pt;height:14.25pt" o:ole="">
                  <v:imagedata r:id="rId586" o:title=""/>
                </v:shape>
                <o:OLEObject Type="Embed" ProgID="Equation.DSMT4" ShapeID="_x0000_i1329" DrawAspect="Content" ObjectID="_1687846479" r:id="rId58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song song với mặt phẳng nào sau đây?</w:t>
            </w:r>
          </w:p>
          <w:p w14:paraId="24F8BDFF" w14:textId="085862E5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5" w:name="c18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7FC581D7">
                <v:shape id="_x0000_i1330" type="#_x0000_t75" style="width:36.75pt;height:20.25pt" o:ole="">
                  <v:imagedata r:id="rId588" o:title=""/>
                </v:shape>
                <o:OLEObject Type="Embed" ProgID="Equation.DSMT4" ShapeID="_x0000_i1330" DrawAspect="Content" ObjectID="_1687846480" r:id="rId589"/>
              </w:object>
            </w:r>
            <w:r w:rsidRPr="0075306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06" w:name="c18b"/>
            <w:bookmarkEnd w:id="105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571322CB">
                <v:shape id="_x0000_i1331" type="#_x0000_t75" style="width:35.25pt;height:20.25pt" o:ole="">
                  <v:imagedata r:id="rId590" o:title=""/>
                </v:shape>
                <o:OLEObject Type="Embed" ProgID="Equation.DSMT4" ShapeID="_x0000_i1331" DrawAspect="Content" ObjectID="_1687846481" r:id="rId591"/>
              </w:object>
            </w:r>
            <w:r w:rsidRPr="0075306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59D9668" w14:textId="343049FE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7" w:name="c18c"/>
            <w:bookmarkEnd w:id="106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142AB22C">
                <v:shape id="_x0000_i1332" type="#_x0000_t75" style="width:35.25pt;height:20.25pt" o:ole="">
                  <v:imagedata r:id="rId592" o:title=""/>
                </v:shape>
                <o:OLEObject Type="Embed" ProgID="Equation.DSMT4" ShapeID="_x0000_i1332" DrawAspect="Content" ObjectID="_1687846482" r:id="rId593"/>
              </w:object>
            </w:r>
            <w:r w:rsidRPr="0075306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108" w:name="c18d"/>
            <w:bookmarkEnd w:id="107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501EF17">
                <v:shape id="_x0000_i1333" type="#_x0000_t75" style="width:36pt;height:20.25pt" o:ole="">
                  <v:imagedata r:id="rId594" o:title=""/>
                </v:shape>
                <o:OLEObject Type="Embed" ProgID="Equation.DSMT4" ShapeID="_x0000_i1333" DrawAspect="Content" ObjectID="_1687846483" r:id="rId59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8"/>
          <w:p w14:paraId="39A00B84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E6AAFB" w14:textId="77777777" w:rsidR="00D976FE" w:rsidRPr="00297089" w:rsidRDefault="00D976FE" w:rsidP="00C127C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0EF197D8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7BEC64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9" w:name="_Hlk26542178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0" w:name="c19q"/>
            <w:bookmarkEnd w:id="110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19: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70" w14:anchorId="763E2C87">
                <v:shape id="_x0000_i1334" type="#_x0000_t75" style="width:46.5pt;height:13.5pt" o:ole="">
                  <v:imagedata r:id="rId596" o:title=""/>
                </v:shape>
                <o:OLEObject Type="Embed" ProgID="Equation.DSMT4" ShapeID="_x0000_i1334" DrawAspect="Content" ObjectID="_1687846484" r:id="rId59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có đáy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4A3F3BD1">
                <v:shape id="_x0000_i1335" type="#_x0000_t75" style="width:36pt;height:13.5pt" o:ole="">
                  <v:imagedata r:id="rId598" o:title=""/>
                </v:shape>
                <o:OLEObject Type="Embed" ProgID="Equation.DSMT4" ShapeID="_x0000_i1335" DrawAspect="Content" ObjectID="_1687846485" r:id="rId59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hình thang với đáy lớn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240" w14:anchorId="76E695AB">
                <v:shape id="_x0000_i1336" type="#_x0000_t75" style="width:21pt;height:12pt" o:ole="">
                  <v:imagedata r:id="rId600" o:title=""/>
                </v:shape>
                <o:OLEObject Type="Embed" ProgID="Equation.DSMT4" ShapeID="_x0000_i1336" DrawAspect="Content" ObjectID="_1687846486" r:id="rId60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330" w14:anchorId="0708ABAC">
                <v:shape id="_x0000_i1337" type="#_x0000_t75" style="width:43.5pt;height:16.5pt" o:ole="">
                  <v:imagedata r:id="rId602" o:title=""/>
                </v:shape>
                <o:OLEObject Type="Embed" ProgID="Equation.DSMT4" ShapeID="_x0000_i1337" DrawAspect="Content" ObjectID="_1687846487" r:id="rId60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của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70" w:dyaOrig="330" w14:anchorId="72AEA459">
                <v:shape id="_x0000_i1338" type="#_x0000_t75" style="width:58.5pt;height:16.5pt" o:ole="">
                  <v:imagedata r:id="rId604" o:title=""/>
                </v:shape>
                <o:OLEObject Type="Embed" ProgID="Equation.DSMT4" ShapeID="_x0000_i1338" DrawAspect="Content" ObjectID="_1687846488" r:id="rId60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</w:t>
            </w:r>
            <w:r w:rsidRPr="0075306F">
              <w:rPr>
                <w:rFonts w:ascii="Chu Van An" w:hAnsi="Chu Van An" w:cs="Chu Van An"/>
                <w:b/>
                <w:sz w:val="24"/>
                <w:szCs w:val="24"/>
              </w:rPr>
              <w:t>sai?</w:t>
            </w:r>
          </w:p>
          <w:p w14:paraId="4B289337" w14:textId="6386014A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11" w:name="c19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30" w:dyaOrig="420" w14:anchorId="30E3D362">
                <v:shape id="_x0000_i1339" type="#_x0000_t75" style="width:61.5pt;height:21pt" o:ole="">
                  <v:imagedata r:id="rId606" o:title=""/>
                </v:shape>
                <o:OLEObject Type="Embed" ProgID="Equation.DSMT4" ShapeID="_x0000_i1339" DrawAspect="Content" ObjectID="_1687846489" r:id="rId607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12" w:name="c19b"/>
            <w:bookmarkEnd w:id="111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35" w:dyaOrig="420" w14:anchorId="2F31238E">
                <v:shape id="_x0000_i1340" type="#_x0000_t75" style="width:81.75pt;height:21pt" o:ole="">
                  <v:imagedata r:id="rId608" o:title=""/>
                </v:shape>
                <o:OLEObject Type="Embed" ProgID="Equation.DSMT4" ShapeID="_x0000_i1340" DrawAspect="Content" ObjectID="_1687846490" r:id="rId609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EA48B7B" w14:textId="20C74C78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13" w:name="c19c"/>
            <w:bookmarkEnd w:id="112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20" w:dyaOrig="420" w14:anchorId="0B2DC6F8">
                <v:shape id="_x0000_i1341" type="#_x0000_t75" style="width:66pt;height:21pt" o:ole="">
                  <v:imagedata r:id="rId610" o:title=""/>
                </v:shape>
                <o:OLEObject Type="Embed" ProgID="Equation.DSMT4" ShapeID="_x0000_i1341" DrawAspect="Content" ObjectID="_1687846491" r:id="rId61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14" w:name="c19d"/>
            <w:bookmarkEnd w:id="113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45" w:dyaOrig="420" w14:anchorId="7636DD66">
                <v:shape id="_x0000_i1342" type="#_x0000_t75" style="width:62.25pt;height:21pt" o:ole="">
                  <v:imagedata r:id="rId612" o:title=""/>
                </v:shape>
                <o:OLEObject Type="Embed" ProgID="Equation.DSMT4" ShapeID="_x0000_i1342" DrawAspect="Content" ObjectID="_1687846492" r:id="rId613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109"/>
          <w:bookmarkEnd w:id="114"/>
          <w:p w14:paraId="3987DA1B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5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C7115B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17B30460" w14:textId="77777777" w:rsidTr="00D976FE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5AED64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5" w:name="c20q"/>
            <w:bookmarkEnd w:id="115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20: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hai hình bình hành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31D892EF">
                <v:shape id="_x0000_i1343" type="#_x0000_t75" style="width:36pt;height:14.25pt" o:ole="">
                  <v:imagedata r:id="rId614" o:title=""/>
                </v:shape>
                <o:OLEObject Type="Embed" ProgID="Equation.DSMT4" ShapeID="_x0000_i1343" DrawAspect="Content" ObjectID="_1687846493" r:id="rId61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705" w:dyaOrig="255" w14:anchorId="5C899E7C">
                <v:shape id="_x0000_i1344" type="#_x0000_t75" style="width:35.25pt;height:12.75pt" o:ole="">
                  <v:imagedata r:id="rId616" o:title=""/>
                </v:shape>
                <o:OLEObject Type="Embed" ProgID="Equation.DSMT4" ShapeID="_x0000_i1344" DrawAspect="Content" ObjectID="_1687846494" r:id="rId61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không cùng nằm trên một mặt phẳng. Gọi </w:t>
            </w:r>
            <w:r w:rsidRPr="0075306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540" w:dyaOrig="360" w14:anchorId="2691D5B6">
                <v:shape id="_x0000_i1345" type="#_x0000_t75" style="width:27pt;height:18pt" o:ole="">
                  <v:imagedata r:id="rId618" o:title=""/>
                </v:shape>
                <o:OLEObject Type="Embed" ProgID="Equation.DSMT4" ShapeID="_x0000_i1345" DrawAspect="Content" ObjectID="_1687846495" r:id="rId61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lần lượt là tâm của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3C078B7">
                <v:shape id="_x0000_i1346" type="#_x0000_t75" style="width:36pt;height:14.25pt" o:ole="">
                  <v:imagedata r:id="rId620" o:title=""/>
                </v:shape>
                <o:OLEObject Type="Embed" ProgID="Equation.DSMT4" ShapeID="_x0000_i1346" DrawAspect="Content" ObjectID="_1687846496" r:id="rId62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705" w:dyaOrig="255" w14:anchorId="49E3D6E7">
                <v:shape id="_x0000_i1347" type="#_x0000_t75" style="width:35.25pt;height:12.75pt" o:ole="">
                  <v:imagedata r:id="rId622" o:title=""/>
                </v:shape>
                <o:OLEObject Type="Embed" ProgID="Equation.DSMT4" ShapeID="_x0000_i1347" DrawAspect="Content" ObjectID="_1687846497" r:id="rId62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Lấy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44B82E44">
                <v:shape id="_x0000_i1348" type="#_x0000_t75" style="width:15.75pt;height:12.75pt" o:ole="">
                  <v:imagedata r:id="rId624" o:title=""/>
                </v:shape>
                <o:OLEObject Type="Embed" ProgID="Equation.DSMT4" ShapeID="_x0000_i1348" DrawAspect="Content" ObjectID="_1687846498" r:id="rId62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là trung điểm của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68D3B214">
                <v:shape id="_x0000_i1349" type="#_x0000_t75" style="width:20.25pt;height:14.25pt" o:ole="">
                  <v:imagedata r:id="rId626" o:title=""/>
                </v:shape>
                <o:OLEObject Type="Embed" ProgID="Equation.DSMT4" ShapeID="_x0000_i1349" DrawAspect="Content" ObjectID="_1687846499" r:id="rId62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Hỏi khẳng định nào sau đây </w:t>
            </w:r>
            <w:r w:rsidRPr="0075306F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C5210CF" w14:textId="54237038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6" w:name="c20a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510" w:dyaOrig="360" w14:anchorId="1C639F21">
                <v:shape id="_x0000_i1350" type="#_x0000_t75" style="width:25.5pt;height:18pt" o:ole="">
                  <v:imagedata r:id="rId628" o:title=""/>
                </v:shape>
                <o:OLEObject Type="Embed" ProgID="Equation.DSMT4" ShapeID="_x0000_i1350" DrawAspect="Content" ObjectID="_1687846500" r:id="rId629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cắt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34DC841D">
                <v:shape id="_x0000_i1351" type="#_x0000_t75" style="width:36.75pt;height:20.25pt" o:ole="">
                  <v:imagedata r:id="rId630" o:title=""/>
                </v:shape>
                <o:OLEObject Type="Embed" ProgID="Equation.DSMT4" ShapeID="_x0000_i1351" DrawAspect="Content" ObjectID="_1687846501" r:id="rId631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7" w:name="c20b"/>
            <w:bookmarkEnd w:id="116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465" w:dyaOrig="360" w14:anchorId="0AC51F2F">
                <v:shape id="_x0000_i1352" type="#_x0000_t75" style="width:23.25pt;height:18pt" o:ole="">
                  <v:imagedata r:id="rId632" o:title=""/>
                </v:shape>
                <o:OLEObject Type="Embed" ProgID="Equation.DSMT4" ShapeID="_x0000_i1352" DrawAspect="Content" ObjectID="_1687846502" r:id="rId633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//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474A0EF6">
                <v:shape id="_x0000_i1353" type="#_x0000_t75" style="width:39.75pt;height:20.25pt" o:ole="">
                  <v:imagedata r:id="rId634" o:title=""/>
                </v:shape>
                <o:OLEObject Type="Embed" ProgID="Equation.DSMT4" ShapeID="_x0000_i1353" DrawAspect="Content" ObjectID="_1687846503" r:id="rId635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35BBC3A" w14:textId="1A97173E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8" w:name="c20c"/>
            <w:bookmarkEnd w:id="117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465" w:dyaOrig="360" w14:anchorId="7F2CD8BE">
                <v:shape id="_x0000_i1354" type="#_x0000_t75" style="width:23.25pt;height:18pt" o:ole="">
                  <v:imagedata r:id="rId636" o:title=""/>
                </v:shape>
                <o:OLEObject Type="Embed" ProgID="Equation.DSMT4" ShapeID="_x0000_i1354" DrawAspect="Content" ObjectID="_1687846504" r:id="rId637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//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7683E802">
                <v:shape id="_x0000_i1355" type="#_x0000_t75" style="width:36.75pt;height:20.25pt" o:ole="">
                  <v:imagedata r:id="rId638" o:title=""/>
                </v:shape>
                <o:OLEObject Type="Embed" ProgID="Equation.DSMT4" ShapeID="_x0000_i1355" DrawAspect="Content" ObjectID="_1687846505" r:id="rId639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19" w:name="s2"/>
            <w:bookmarkStart w:id="120" w:name="c20d"/>
            <w:bookmarkEnd w:id="118"/>
            <w:bookmarkEnd w:id="119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465" w:dyaOrig="360" w14:anchorId="3D687FA6">
                <v:shape id="_x0000_i1356" type="#_x0000_t75" style="width:23.25pt;height:18pt" o:ole="">
                  <v:imagedata r:id="rId640" o:title=""/>
                </v:shape>
                <o:OLEObject Type="Embed" ProgID="Equation.DSMT4" ShapeID="_x0000_i1356" DrawAspect="Content" ObjectID="_1687846506" r:id="rId641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//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6CF5E4EF">
                <v:shape id="_x0000_i1357" type="#_x0000_t75" style="width:36.75pt;height:20.25pt" o:ole="">
                  <v:imagedata r:id="rId642" o:title=""/>
                </v:shape>
                <o:OLEObject Type="Embed" ProgID="Equation.DSMT4" ShapeID="_x0000_i1357" DrawAspect="Content" ObjectID="_1687846507" r:id="rId643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20"/>
          <w:p w14:paraId="1150CD9F" w14:textId="77777777" w:rsidR="00D976FE" w:rsidRPr="00297089" w:rsidRDefault="00D976FE" w:rsidP="00C127C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4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ED0A5A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49BB9D02" w14:textId="77777777" w:rsidR="00D976FE" w:rsidRDefault="00D976FE" w:rsidP="00D976FE">
      <w:pPr>
        <w:spacing w:after="0" w:line="276" w:lineRule="auto"/>
        <w:mirrorIndents/>
        <w:rPr>
          <w:rFonts w:ascii="Chu Van An" w:hAnsi="Chu Van An" w:cs="Chu Van An"/>
          <w:b/>
          <w:color w:val="0000FF"/>
          <w:sz w:val="24"/>
          <w:szCs w:val="24"/>
        </w:rPr>
      </w:pPr>
    </w:p>
    <w:p w14:paraId="3D83302A" w14:textId="77777777" w:rsidR="00D976FE" w:rsidRDefault="00D976FE" w:rsidP="00D976FE">
      <w:pPr>
        <w:spacing w:after="0" w:line="276" w:lineRule="auto"/>
        <w:mirrorIndents/>
        <w:rPr>
          <w:rFonts w:ascii="Chu Van An" w:hAnsi="Chu Van An" w:cs="Chu Van An"/>
          <w:b/>
          <w:color w:val="0000FF"/>
          <w:sz w:val="24"/>
          <w:szCs w:val="24"/>
        </w:rPr>
      </w:pPr>
    </w:p>
    <w:p w14:paraId="6CDB9E50" w14:textId="77777777" w:rsidR="00D976FE" w:rsidRDefault="00D976FE" w:rsidP="00D976FE">
      <w:pPr>
        <w:spacing w:after="0" w:line="276" w:lineRule="auto"/>
        <w:mirrorIndents/>
        <w:rPr>
          <w:rFonts w:ascii="Chu Van An" w:hAnsi="Chu Van An" w:cs="Chu Van An"/>
          <w:b/>
          <w:color w:val="0000FF"/>
          <w:sz w:val="24"/>
          <w:szCs w:val="24"/>
        </w:rPr>
      </w:pPr>
    </w:p>
    <w:p w14:paraId="405541D9" w14:textId="77777777" w:rsidR="00D976FE" w:rsidRPr="00AC73BD" w:rsidRDefault="00D976FE" w:rsidP="00D976FE">
      <w:pPr>
        <w:spacing w:after="0" w:line="276" w:lineRule="auto"/>
        <w:mirrorIndents/>
        <w:rPr>
          <w:rFonts w:ascii="Chu Van An" w:hAnsi="Chu Van An" w:cs="Chu Van An"/>
          <w:b/>
          <w:color w:val="0000FF"/>
          <w:sz w:val="24"/>
          <w:szCs w:val="24"/>
        </w:rPr>
      </w:pPr>
      <w:bookmarkStart w:id="121" w:name="c21q"/>
      <w:bookmarkEnd w:id="121"/>
    </w:p>
    <w:p w14:paraId="1B28D6F2" w14:textId="77777777" w:rsidR="00D976FE" w:rsidRPr="00641B6D" w:rsidRDefault="00D976FE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B36AC3D" w14:textId="63248720" w:rsidR="00453226" w:rsidRPr="00641B6D" w:rsidRDefault="003B77C9" w:rsidP="00790315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A3E0B71" wp14:editId="0DE54BEC">
                <wp:extent cx="6467475" cy="2333625"/>
                <wp:effectExtent l="0" t="19050" r="28575" b="28575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2333625"/>
                          <a:chOff x="-110490" y="0"/>
                          <a:chExt cx="6467475" cy="2333625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254"/>
                            <a:ext cx="6467475" cy="208037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641B6D" w:rsidRPr="00344567" w:rsidRDefault="00641B6D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75E98BB" w14:textId="596BD77B" w:rsidR="00641B6D" w:rsidRPr="00344567" w:rsidRDefault="004C6234" w:rsidP="0077318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1"/>
                              </w:r>
                              <w:r w:rsidR="00641B6D" w:rsidRPr="00344567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-Phương pháp: </w:t>
                              </w:r>
                            </w:p>
                            <w:p w14:paraId="44ABF4C3" w14:textId="77777777" w:rsidR="00641B6D" w:rsidRPr="00344567" w:rsidRDefault="00641B6D" w:rsidP="00344567">
                              <w:pPr>
                                <w:tabs>
                                  <w:tab w:val="left" w:pos="284"/>
                                  <w:tab w:val="left" w:pos="2842"/>
                                  <w:tab w:val="left" w:pos="5387"/>
                                  <w:tab w:val="left" w:pos="7938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4456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34456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Ta hay xét thiết diện của mặt phẳng </w:t>
                              </w:r>
                              <w:r w:rsidRPr="00344567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5" w14:anchorId="1CFD6DC2">
                                  <v:shape id="_x0000_i1359" type="#_x0000_t75" style="width:21pt;height:20.25pt" o:ole="">
                                    <v:imagedata r:id="rId644" o:title=""/>
                                  </v:shape>
                                  <o:OLEObject Type="Embed" ProgID="Equation.DSMT4" ShapeID="_x0000_i1359" DrawAspect="Content" ObjectID="_1687846753" r:id="rId645"/>
                                </w:object>
                              </w:r>
                              <w:r w:rsidRPr="0034456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 qua một điểm song song với hai đường thẳng chéo nhau hoặc </w:t>
                              </w:r>
                              <w:r w:rsidRPr="00344567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5" w14:anchorId="41686446">
                                  <v:shape id="_x0000_i1361" type="#_x0000_t75" style="width:21pt;height:20.25pt" o:ole="">
                                    <v:imagedata r:id="rId646" o:title=""/>
                                  </v:shape>
                                  <o:OLEObject Type="Embed" ProgID="Equation.DSMT4" ShapeID="_x0000_i1361" DrawAspect="Content" ObjectID="_1687846754" r:id="rId647"/>
                                </w:object>
                              </w:r>
                              <w:r w:rsidRPr="0034456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chứa một đường thẳng và song song với một đường thẳng; để xác định thiết diện loại này ta sử dụng tính chất: </w:t>
                              </w:r>
                              <w:r w:rsidRPr="00344567">
                                <w:rPr>
                                  <w:rFonts w:ascii="Chu Van An" w:hAnsi="Chu Van An" w:cs="Chu Van An"/>
                                  <w:position w:val="-56"/>
                                  <w:sz w:val="24"/>
                                  <w:szCs w:val="24"/>
                                </w:rPr>
                                <w:object w:dxaOrig="4455" w:dyaOrig="1245" w14:anchorId="5CDB9F21">
                                  <v:shape id="_x0000_i1363" type="#_x0000_t75" style="width:222.75pt;height:62.25pt" o:ole="">
                                    <v:imagedata r:id="rId648" o:title=""/>
                                  </v:shape>
                                  <o:OLEObject Type="Embed" ProgID="Equation.DSMT4" ShapeID="_x0000_i1363" DrawAspect="Content" ObjectID="_1687846755" r:id="rId649"/>
                                </w:object>
                              </w:r>
                            </w:p>
                            <w:p w14:paraId="54DB15DF" w14:textId="77777777" w:rsidR="00641B6D" w:rsidRPr="00344567" w:rsidRDefault="00641B6D" w:rsidP="00453226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641B6D" w:rsidRPr="00344567" w:rsidRDefault="00641B6D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641B6D" w:rsidRPr="00344567" w:rsidRDefault="00641B6D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641B6D" w:rsidRPr="00344567" w:rsidRDefault="00641B6D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641B6D" w:rsidRPr="00344567" w:rsidRDefault="00641B6D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5891847" cy="571533"/>
                            <a:chOff x="150812" y="0"/>
                            <a:chExt cx="5892198" cy="571533"/>
                          </a:xfrm>
                        </wpg:grpSpPr>
                        <wpg:grpSp>
                          <wpg:cNvPr id="5" name="Group 59"/>
                          <wpg:cNvGrpSpPr/>
                          <wpg:grpSpPr>
                            <a:xfrm>
                              <a:off x="150812" y="0"/>
                              <a:ext cx="5892198" cy="485775"/>
                              <a:chOff x="150812" y="0"/>
                              <a:chExt cx="5892198" cy="485775"/>
                            </a:xfrm>
                          </wpg:grpSpPr>
                          <wpg:grpSp>
                            <wpg:cNvPr id="6" name="Group 60"/>
                            <wpg:cNvGrpSpPr/>
                            <wpg:grpSpPr>
                              <a:xfrm>
                                <a:off x="184140" y="0"/>
                                <a:ext cx="5858870" cy="485775"/>
                                <a:chOff x="184140" y="0"/>
                                <a:chExt cx="5858870" cy="485775"/>
                              </a:xfrm>
                            </wpg:grpSpPr>
                            <wps:wsp>
                              <wps:cNvPr id="7" name="Rectangle: Single Corner Snipped 61"/>
                              <wps:cNvSpPr/>
                              <wps:spPr>
                                <a:xfrm>
                                  <a:off x="184140" y="38090"/>
                                  <a:ext cx="5858870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" name="Group 62"/>
                              <wpg:cNvGrpSpPr/>
                              <wpg:grpSpPr>
                                <a:xfrm>
                                  <a:off x="1502180" y="0"/>
                                  <a:ext cx="4370971" cy="485775"/>
                                  <a:chOff x="1502180" y="0"/>
                                  <a:chExt cx="4370971" cy="485775"/>
                                </a:xfrm>
                              </wpg:grpSpPr>
                              <wpg:grpSp>
                                <wpg:cNvPr id="9" name="Group 63"/>
                                <wpg:cNvGrpSpPr/>
                                <wpg:grpSpPr>
                                  <a:xfrm>
                                    <a:off x="1611714" y="104387"/>
                                    <a:ext cx="4261437" cy="369570"/>
                                    <a:chOff x="1611714" y="104387"/>
                                    <a:chExt cx="4261437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411141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8101654" w14:textId="77777777" w:rsidR="00641B6D" w:rsidRPr="00344567" w:rsidRDefault="00641B6D" w:rsidP="00344567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344567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Xác định thiết diện song song với đường thẳng</w:t>
                                        </w:r>
                                      </w:p>
                                      <w:p w14:paraId="0B9D50DA" w14:textId="3DEEE887" w:rsidR="00641B6D" w:rsidRPr="00773189" w:rsidRDefault="00641B6D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641B6D" w:rsidRDefault="00641B6D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641B6D" w:rsidRDefault="00641B6D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23" style="width:509.25pt;height:183.75pt;mso-position-horizontal-relative:char;mso-position-vertical-relative:line" coordorigin="-1104" coordsize="64674,2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">
                <v:shape id="Rectangle: Diagonal Corners Rounded 1" o:spid="_x0000_s1124" style="position:absolute;left:-1104;top:2532;width:64673;height:2080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49578;6467475,2060671;6452880,2080371;110815,2080371;0,1930793;0,19700;14595,0" o:connectangles="0,0,0,0,0,0,0,0,0" textboxrect="0,0,6435090,1533525"/>
                  <v:textbox>
                    <w:txbxContent>
                      <w:p w14:paraId="7F6F88B7" w14:textId="77777777" w:rsidR="00641B6D" w:rsidRPr="00344567" w:rsidRDefault="00641B6D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75E98BB" w14:textId="596BD77B" w:rsidR="00641B6D" w:rsidRPr="00344567" w:rsidRDefault="004C6234" w:rsidP="00773189">
                        <w:p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71"/>
                        </w:r>
                        <w:r w:rsidR="00641B6D" w:rsidRPr="00344567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-Phương pháp: </w:t>
                        </w:r>
                      </w:p>
                      <w:p w14:paraId="44ABF4C3" w14:textId="77777777" w:rsidR="00641B6D" w:rsidRPr="00344567" w:rsidRDefault="00641B6D" w:rsidP="00344567">
                        <w:pPr>
                          <w:tabs>
                            <w:tab w:val="left" w:pos="284"/>
                            <w:tab w:val="left" w:pos="2842"/>
                            <w:tab w:val="left" w:pos="5387"/>
                            <w:tab w:val="left" w:pos="7938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4456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Wingdings" w:char="F046"/>
                        </w:r>
                        <w:r w:rsidRPr="0034456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Ta hay xét thiết diện của mặt phẳng </w:t>
                        </w:r>
                        <w:r w:rsidRPr="00344567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5" w14:anchorId="1CFD6DC2">
                            <v:shape id="_x0000_i1555" type="#_x0000_t75" style="width:21pt;height:20.25pt" o:ole="">
                              <v:imagedata r:id="rId650" o:title=""/>
                            </v:shape>
                            <o:OLEObject Type="Embed" ProgID="Equation.DSMT4" ShapeID="_x0000_i1555" DrawAspect="Content" ObjectID="_1687846409" r:id="rId651"/>
                          </w:object>
                        </w:r>
                        <w:r w:rsidRPr="0034456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 qua một điểm song song với hai đường thẳng chéo nhau hoặc </w:t>
                        </w:r>
                        <w:r w:rsidRPr="00344567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5" w14:anchorId="41686446">
                            <v:shape id="_x0000_i1557" type="#_x0000_t75" style="width:21pt;height:20.25pt" o:ole="">
                              <v:imagedata r:id="rId652" o:title=""/>
                            </v:shape>
                            <o:OLEObject Type="Embed" ProgID="Equation.DSMT4" ShapeID="_x0000_i1557" DrawAspect="Content" ObjectID="_1687846410" r:id="rId653"/>
                          </w:object>
                        </w:r>
                        <w:r w:rsidRPr="0034456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chứa một đường thẳng và song song với một đường thẳng; để xác định thiết diện loại này ta sử dụng tính chất: </w:t>
                        </w:r>
                        <w:r w:rsidRPr="00344567">
                          <w:rPr>
                            <w:rFonts w:ascii="Chu Van An" w:hAnsi="Chu Van An" w:cs="Chu Van An"/>
                            <w:position w:val="-56"/>
                            <w:sz w:val="24"/>
                            <w:szCs w:val="24"/>
                          </w:rPr>
                          <w:object w:dxaOrig="4455" w:dyaOrig="1245" w14:anchorId="5CDB9F21">
                            <v:shape id="_x0000_i1559" type="#_x0000_t75" style="width:222.75pt;height:62.25pt" o:ole="">
                              <v:imagedata r:id="rId654" o:title=""/>
                            </v:shape>
                            <o:OLEObject Type="Embed" ProgID="Equation.DSMT4" ShapeID="_x0000_i1559" DrawAspect="Content" ObjectID="_1687846411" r:id="rId655"/>
                          </w:object>
                        </w:r>
                      </w:p>
                      <w:p w14:paraId="54DB15DF" w14:textId="77777777" w:rsidR="00641B6D" w:rsidRPr="00344567" w:rsidRDefault="00641B6D" w:rsidP="00453226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641B6D" w:rsidRPr="00344567" w:rsidRDefault="00641B6D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641B6D" w:rsidRPr="00344567" w:rsidRDefault="00641B6D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641B6D" w:rsidRPr="00344567" w:rsidRDefault="00641B6D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641B6D" w:rsidRPr="00344567" w:rsidRDefault="00641B6D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25" style="position:absolute;left:1508;width:58918;height:5715" coordorigin="1508" coordsize="5892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26" style="position:absolute;left:1508;width:58922;height:4857" coordorigin="1508" coordsize="5892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<v:group id="Group 60" o:spid="_x0000_s1127" style="position:absolute;left:1841;width:58589;height:4857" coordorigin="1841" coordsize="5858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<v:shape id="Rectangle: Single Corner Snipped 61" o:spid="_x0000_s1128" style="position:absolute;left:1841;top:380;width:58589;height:4476;visibility:visible;mso-wrap-style:square;v-text-anchor:middle" coordsize="585887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" path="m,l5635093,r223777,223777l5858870,447554,,447554,,xe" fillcolor="#efddf6 [663]" stroked="f" strokeweight="1.25pt">
                        <v:fill r:id="rId656" o:title="" color2="#fffff7" type="pattern"/>
                        <v:path arrowok="t" o:connecttype="custom" o:connectlocs="0,0;5635093,0;5858870,223777;5858870,447554;0,447554;0,0" o:connectangles="0,0,0,0,0,0"/>
                      </v:shape>
                      <v:group id="Group 62" o:spid="_x0000_s1129" style="position:absolute;left:15021;width:43710;height:4857" coordorigin="15021" coordsize="437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<v:group id="Group 63" o:spid="_x0000_s1130" style="position:absolute;left:16117;top:1043;width:42614;height:3696" coordorigin="16117,1043" coordsize="4261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    <v:shape id="Arrow: Chevron 64" o:spid="_x0000_s1131" type="#_x0000_t55" style="position:absolute;left:17617;top:1051;width:41114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" adj="2128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8101654" w14:textId="77777777" w:rsidR="00641B6D" w:rsidRPr="00344567" w:rsidRDefault="00641B6D" w:rsidP="00344567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344567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Xác định thiết diện song song với đường thẳng</w:t>
                                  </w:r>
                                </w:p>
                                <w:p w14:paraId="0B9D50DA" w14:textId="3DEEE887" w:rsidR="00641B6D" w:rsidRPr="00773189" w:rsidRDefault="00641B6D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2D3381DB" w14:textId="77777777" w:rsidR="00641B6D" w:rsidRDefault="00641B6D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39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641B6D" w:rsidRDefault="00641B6D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EFB3FDB" w14:textId="5B522F01" w:rsidR="003B77C9" w:rsidRPr="00641B6D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AA91514" w14:textId="780387A3" w:rsidR="00344567" w:rsidRPr="00641B6D" w:rsidRDefault="00344567" w:rsidP="00344567">
      <w:pPr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hình chóp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S.AB</w:t>
      </w:r>
      <w:r w:rsidR="000926DA" w:rsidRPr="000926DA">
        <w:rPr>
          <w:rFonts w:ascii="MS PMincho" w:eastAsia="MS PMincho" w:hAnsi="MS PMincho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Gọi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M, 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là hai điểm bất kì trên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 xml:space="preserve">SB, </w:t>
      </w:r>
      <w:r w:rsidR="000926DA" w:rsidRPr="000926DA">
        <w:rPr>
          <w:rFonts w:ascii="MS PMincho" w:eastAsia="MS PMincho" w:hAnsi="MS PMincho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472E5B86">
          <v:shape id="_x0000_i1364" type="#_x0000_t75" style="width:21pt;height:20.25pt" o:ole="">
            <v:imagedata r:id="rId657" o:title=""/>
          </v:shape>
          <o:OLEObject Type="Embed" ProgID="Equation.DSMT4" ShapeID="_x0000_i1364" DrawAspect="Content" ObjectID="_1687846508" r:id="rId658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qua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song song với </w:t>
      </w:r>
      <w:r w:rsidR="000926DA">
        <w:rPr>
          <w:rFonts w:ascii="Chu Van An" w:hAnsi="Chu Van An" w:cs="Chu Van An"/>
          <w:i/>
          <w:color w:val="000000" w:themeColor="text1"/>
          <w:sz w:val="24"/>
          <w:szCs w:val="24"/>
        </w:rPr>
        <w:t>SC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</w:p>
    <w:p w14:paraId="339A5DA2" w14:textId="77777777" w:rsidR="00344567" w:rsidRPr="00641B6D" w:rsidRDefault="00344567" w:rsidP="00344567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a) Tìm các giao tuyến của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5879FF2A">
          <v:shape id="_x0000_i1365" type="#_x0000_t75" style="width:21pt;height:20.25pt" o:ole="">
            <v:imagedata r:id="rId657" o:title=""/>
          </v:shape>
          <o:OLEObject Type="Embed" ProgID="Equation.DSMT4" ShapeID="_x0000_i1365" DrawAspect="Content" ObjectID="_1687846509" r:id="rId659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với các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705" w:dyaOrig="405" w14:anchorId="5B3EE624">
          <v:shape id="_x0000_i1366" type="#_x0000_t75" style="width:35.25pt;height:20.25pt" o:ole="">
            <v:imagedata r:id="rId660" o:title=""/>
          </v:shape>
          <o:OLEObject Type="Embed" ProgID="Equation.DSMT4" ShapeID="_x0000_i1366" DrawAspect="Content" ObjectID="_1687846510" r:id="rId661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720" w:dyaOrig="405" w14:anchorId="170FE4E6">
          <v:shape id="_x0000_i1367" type="#_x0000_t75" style="width:36pt;height:20.25pt" o:ole="">
            <v:imagedata r:id="rId662" o:title=""/>
          </v:shape>
          <o:OLEObject Type="Embed" ProgID="Equation.DSMT4" ShapeID="_x0000_i1367" DrawAspect="Content" ObjectID="_1687846511" r:id="rId663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705" w:dyaOrig="405" w14:anchorId="57CCFBA8">
          <v:shape id="_x0000_i1368" type="#_x0000_t75" style="width:35.25pt;height:20.25pt" o:ole="">
            <v:imagedata r:id="rId664" o:title=""/>
          </v:shape>
          <o:OLEObject Type="Embed" ProgID="Equation.DSMT4" ShapeID="_x0000_i1368" DrawAspect="Content" ObjectID="_1687846512" r:id="rId665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4406E0A0" w14:textId="77777777" w:rsidR="00344567" w:rsidRPr="00641B6D" w:rsidRDefault="00344567" w:rsidP="00344567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b) Xác định thiết diện của hình chóp với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6DDF4D65">
          <v:shape id="_x0000_i1369" type="#_x0000_t75" style="width:21pt;height:20.25pt" o:ole="">
            <v:imagedata r:id="rId657" o:title=""/>
          </v:shape>
          <o:OLEObject Type="Embed" ProgID="Equation.DSMT4" ShapeID="_x0000_i1369" DrawAspect="Content" ObjectID="_1687846513" r:id="rId666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1343521" w14:textId="77777777" w:rsidR="00344567" w:rsidRPr="00641B6D" w:rsidRDefault="00344567" w:rsidP="00344567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1AE6E857" w14:textId="2EC5E405" w:rsidR="00344567" w:rsidRPr="00641B6D" w:rsidRDefault="00344567" w:rsidP="00344567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8752" behindDoc="0" locked="0" layoutInCell="1" allowOverlap="1" wp14:anchorId="2C711B6B" wp14:editId="309E42B9">
            <wp:simplePos x="0" y="0"/>
            <wp:positionH relativeFrom="margin">
              <wp:posOffset>5372100</wp:posOffset>
            </wp:positionH>
            <wp:positionV relativeFrom="paragraph">
              <wp:posOffset>48260</wp:posOffset>
            </wp:positionV>
            <wp:extent cx="1524000" cy="1374140"/>
            <wp:effectExtent l="0" t="0" r="0" b="0"/>
            <wp:wrapSquare wrapText="bothSides"/>
            <wp:docPr id="2124572952" name="Picture 2124572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7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B6D">
        <w:rPr>
          <w:rFonts w:ascii="Chu Van An" w:hAnsi="Chu Van An" w:cs="Chu Van An"/>
          <w:sz w:val="24"/>
          <w:szCs w:val="24"/>
        </w:rPr>
        <w:t xml:space="preserve">a) </w:t>
      </w:r>
    </w:p>
    <w:p w14:paraId="276C11AC" w14:textId="77777777" w:rsidR="00344567" w:rsidRPr="00641B6D" w:rsidRDefault="00344567" w:rsidP="006A601F">
      <w:pPr>
        <w:pStyle w:val="ListParagraph"/>
        <w:numPr>
          <w:ilvl w:val="0"/>
          <w:numId w:val="10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mặt phẳng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700" w:dyaOrig="400" w14:anchorId="24FD97E0">
          <v:shape id="_x0000_i1370" type="#_x0000_t75" style="width:35.25pt;height:20.25pt" o:ole="">
            <v:imagedata r:id="rId668" o:title=""/>
          </v:shape>
          <o:OLEObject Type="Embed" ProgID="Equation.DSMT4" ShapeID="_x0000_i1370" DrawAspect="Content" ObjectID="_1687846514" r:id="rId66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từ </w:t>
      </w:r>
      <w:r w:rsidRPr="00641B6D">
        <w:rPr>
          <w:rFonts w:ascii="Chu Van An" w:hAnsi="Chu Van An" w:cs="Chu Van An"/>
          <w:i/>
          <w:sz w:val="24"/>
          <w:szCs w:val="24"/>
        </w:rPr>
        <w:t>M</w:t>
      </w:r>
      <w:r w:rsidRPr="00641B6D">
        <w:rPr>
          <w:rFonts w:ascii="Chu Van An" w:hAnsi="Chu Van An" w:cs="Chu Van An"/>
          <w:sz w:val="24"/>
          <w:szCs w:val="24"/>
        </w:rPr>
        <w:t xml:space="preserve"> kẻ đường thẳng song song với </w:t>
      </w:r>
      <w:r w:rsidRPr="00641B6D">
        <w:rPr>
          <w:rFonts w:ascii="Chu Van An" w:hAnsi="Chu Van An" w:cs="Chu Van An"/>
          <w:i/>
          <w:sz w:val="24"/>
          <w:szCs w:val="24"/>
        </w:rPr>
        <w:t>SC</w: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BC</w: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hAnsi="Chu Van An" w:cs="Chu Van An"/>
          <w:i/>
          <w:sz w:val="24"/>
          <w:szCs w:val="24"/>
        </w:rPr>
        <w:t>Q.</w:t>
      </w:r>
    </w:p>
    <w:p w14:paraId="77EEB292" w14:textId="77777777" w:rsidR="00344567" w:rsidRPr="00641B6D" w:rsidRDefault="00344567" w:rsidP="006A601F">
      <w:pPr>
        <w:pStyle w:val="ListParagraph"/>
        <w:numPr>
          <w:ilvl w:val="0"/>
          <w:numId w:val="10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mặt phẳng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720" w:dyaOrig="400" w14:anchorId="2FB836A1">
          <v:shape id="_x0000_i1371" type="#_x0000_t75" style="width:36pt;height:20.25pt" o:ole="">
            <v:imagedata r:id="rId670" o:title=""/>
          </v:shape>
          <o:OLEObject Type="Embed" ProgID="Equation.DSMT4" ShapeID="_x0000_i1371" DrawAspect="Content" ObjectID="_1687846515" r:id="rId67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từ </w:t>
      </w:r>
      <w:r w:rsidRPr="00641B6D">
        <w:rPr>
          <w:rFonts w:ascii="Chu Van An" w:hAnsi="Chu Van An" w:cs="Chu Van An"/>
          <w:i/>
          <w:sz w:val="24"/>
          <w:szCs w:val="24"/>
        </w:rPr>
        <w:t>N</w:t>
      </w:r>
      <w:r w:rsidRPr="00641B6D">
        <w:rPr>
          <w:rFonts w:ascii="Chu Van An" w:hAnsi="Chu Van An" w:cs="Chu Van An"/>
          <w:sz w:val="24"/>
          <w:szCs w:val="24"/>
        </w:rPr>
        <w:t xml:space="preserve"> kẻ đường thẳng song song với </w:t>
      </w:r>
      <w:r w:rsidRPr="00641B6D">
        <w:rPr>
          <w:rFonts w:ascii="Chu Van An" w:hAnsi="Chu Van An" w:cs="Chu Van An"/>
          <w:i/>
          <w:sz w:val="24"/>
          <w:szCs w:val="24"/>
        </w:rPr>
        <w:t>SC</w: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SD</w: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hAnsi="Chu Van An" w:cs="Chu Van An"/>
          <w:i/>
          <w:sz w:val="24"/>
          <w:szCs w:val="24"/>
        </w:rPr>
        <w:t>P.</w:t>
      </w:r>
    </w:p>
    <w:p w14:paraId="1B4588FF" w14:textId="77777777" w:rsidR="00344567" w:rsidRPr="00641B6D" w:rsidRDefault="00344567" w:rsidP="006A601F">
      <w:pPr>
        <w:pStyle w:val="ListParagraph"/>
        <w:numPr>
          <w:ilvl w:val="0"/>
          <w:numId w:val="10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Khi đó giao tuyến của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4914988D">
          <v:shape id="_x0000_i1372" type="#_x0000_t75" style="width:21pt;height:20.25pt" o:ole="">
            <v:imagedata r:id="rId672" o:title=""/>
          </v:shape>
          <o:OLEObject Type="Embed" ProgID="Equation.DSMT4" ShapeID="_x0000_i1372" DrawAspect="Content" ObjectID="_1687846516" r:id="rId67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với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700" w:dyaOrig="400" w14:anchorId="362D3FCD">
          <v:shape id="_x0000_i1373" type="#_x0000_t75" style="width:35.25pt;height:20.25pt" o:ole="">
            <v:imagedata r:id="rId668" o:title=""/>
          </v:shape>
          <o:OLEObject Type="Embed" ProgID="Equation.DSMT4" ShapeID="_x0000_i1373" DrawAspect="Content" ObjectID="_1687846517" r:id="rId67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720" w:dyaOrig="400" w14:anchorId="00F56881">
          <v:shape id="_x0000_i1374" type="#_x0000_t75" style="width:36pt;height:20.25pt" o:ole="">
            <v:imagedata r:id="rId670" o:title=""/>
          </v:shape>
          <o:OLEObject Type="Embed" ProgID="Equation.DSMT4" ShapeID="_x0000_i1374" DrawAspect="Content" ObjectID="_1687846518" r:id="rId67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lượt là </w:t>
      </w:r>
      <w:r w:rsidRPr="00641B6D">
        <w:rPr>
          <w:rFonts w:ascii="Chu Van An" w:hAnsi="Chu Van An" w:cs="Chu Van An"/>
          <w:i/>
          <w:sz w:val="24"/>
          <w:szCs w:val="24"/>
        </w:rPr>
        <w:t>MQ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NP.</w:t>
      </w:r>
    </w:p>
    <w:p w14:paraId="55A55F26" w14:textId="77777777" w:rsidR="00344567" w:rsidRPr="00641B6D" w:rsidRDefault="00344567" w:rsidP="006A601F">
      <w:pPr>
        <w:pStyle w:val="ListParagraph"/>
        <w:numPr>
          <w:ilvl w:val="0"/>
          <w:numId w:val="10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hAnsi="Chu Van An" w:cs="Chu Van An"/>
          <w:position w:val="-10"/>
          <w:sz w:val="24"/>
          <w:szCs w:val="24"/>
        </w:rPr>
        <w:object w:dxaOrig="1380" w:dyaOrig="320" w14:anchorId="61B6C5D9">
          <v:shape id="_x0000_i1375" type="#_x0000_t75" style="width:69pt;height:15.75pt" o:ole="">
            <v:imagedata r:id="rId676" o:title=""/>
          </v:shape>
          <o:OLEObject Type="Embed" ProgID="Equation.DSMT4" ShapeID="_x0000_i1375" DrawAspect="Content" ObjectID="_1687846519" r:id="rId67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Từ </w:t>
      </w:r>
      <w:r w:rsidRPr="00641B6D">
        <w:rPr>
          <w:rFonts w:ascii="Chu Van An" w:hAnsi="Chu Van An" w:cs="Chu Van An"/>
          <w:i/>
          <w:sz w:val="24"/>
          <w:szCs w:val="24"/>
        </w:rPr>
        <w:t>I</w:t>
      </w:r>
      <w:r w:rsidRPr="00641B6D">
        <w:rPr>
          <w:rFonts w:ascii="Chu Van An" w:hAnsi="Chu Van An" w:cs="Chu Van An"/>
          <w:sz w:val="24"/>
          <w:szCs w:val="24"/>
        </w:rPr>
        <w:t xml:space="preserve"> kẻ đường thẳng song song với </w:t>
      </w:r>
      <w:r w:rsidRPr="00641B6D">
        <w:rPr>
          <w:rFonts w:ascii="Chu Van An" w:hAnsi="Chu Van An" w:cs="Chu Van An"/>
          <w:i/>
          <w:sz w:val="24"/>
          <w:szCs w:val="24"/>
        </w:rPr>
        <w:t>SC</w: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SA</w: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hAnsi="Chu Van An" w:cs="Chu Van An"/>
          <w:i/>
          <w:sz w:val="24"/>
          <w:szCs w:val="24"/>
        </w:rPr>
        <w:t>H.</w:t>
      </w:r>
    </w:p>
    <w:p w14:paraId="44401DB4" w14:textId="77777777" w:rsidR="00344567" w:rsidRPr="00641B6D" w:rsidRDefault="00344567" w:rsidP="006A601F">
      <w:pPr>
        <w:pStyle w:val="ListParagraph"/>
        <w:numPr>
          <w:ilvl w:val="0"/>
          <w:numId w:val="10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Khi đó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840" w:dyaOrig="400" w14:anchorId="3BD0FD62">
          <v:shape id="_x0000_i1376" type="#_x0000_t75" style="width:92.25pt;height:20.25pt" o:ole="">
            <v:imagedata r:id="rId678" o:title=""/>
          </v:shape>
          <o:OLEObject Type="Embed" ProgID="Equation.DSMT4" ShapeID="_x0000_i1376" DrawAspect="Content" ObjectID="_1687846520" r:id="rId67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6AC0679E" w14:textId="77777777" w:rsidR="00344567" w:rsidRPr="00641B6D" w:rsidRDefault="00344567" w:rsidP="00344567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b) Thiết diện của mặt phẳng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5B957EF4">
          <v:shape id="_x0000_i1377" type="#_x0000_t75" style="width:21pt;height:20.25pt" o:ole="">
            <v:imagedata r:id="rId657" o:title=""/>
          </v:shape>
          <o:OLEObject Type="Embed" ProgID="Equation.DSMT4" ShapeID="_x0000_i1377" DrawAspect="Content" ObjectID="_1687846521" r:id="rId68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với khối chóp là ngũ giác </w:t>
      </w:r>
      <w:r w:rsidRPr="00641B6D">
        <w:rPr>
          <w:rFonts w:ascii="Chu Van An" w:hAnsi="Chu Van An" w:cs="Chu Van An"/>
          <w:i/>
          <w:sz w:val="24"/>
          <w:szCs w:val="24"/>
        </w:rPr>
        <w:t>MQNPH.</w:t>
      </w:r>
    </w:p>
    <w:p w14:paraId="305D0288" w14:textId="6F76259F" w:rsidR="00344567" w:rsidRPr="00641B6D" w:rsidRDefault="00344567" w:rsidP="00344567">
      <w:pPr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tứ diện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</w:t>
      </w:r>
      <w:r w:rsidR="000926DA" w:rsidRPr="000926DA">
        <w:rPr>
          <w:rFonts w:ascii="MS PMincho" w:eastAsia="MS PMincho" w:hAnsi="MS PMincho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Gọi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I, J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lần lượt là trung điểm của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="000926DA" w:rsidRPr="000926DA">
        <w:rPr>
          <w:rFonts w:ascii="MS PMincho" w:eastAsia="MS PMincho" w:hAnsi="MS PMincho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2CD63750">
          <v:shape id="_x0000_i1378" type="#_x0000_t75" style="width:21pt;height:20.25pt" o:ole="">
            <v:imagedata r:id="rId657" o:title=""/>
          </v:shape>
          <o:OLEObject Type="Embed" ProgID="Equation.DSMT4" ShapeID="_x0000_i1378" DrawAspect="Content" ObjectID="_1687846522" r:id="rId681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đi qua một điểm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trên đoạn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IJ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song song với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="000926DA" w:rsidRPr="000926DA">
        <w:rPr>
          <w:rFonts w:ascii="MS PMincho" w:eastAsia="MS PMincho" w:hAnsi="MS PMincho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</w:p>
    <w:p w14:paraId="7B36F1CC" w14:textId="2F23AF15" w:rsidR="00344567" w:rsidRPr="00641B6D" w:rsidRDefault="00344567" w:rsidP="00344567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a) Tìm giao tuyến của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3114C22B">
          <v:shape id="_x0000_i1379" type="#_x0000_t75" style="width:21pt;height:20.25pt" o:ole="">
            <v:imagedata r:id="rId657" o:title=""/>
          </v:shape>
          <o:OLEObject Type="Embed" ProgID="Equation.DSMT4" ShapeID="_x0000_i1379" DrawAspect="Content" ObjectID="_1687846523" r:id="rId682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với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675" w:dyaOrig="405" w14:anchorId="0469B7C1">
          <v:shape id="_x0000_i1380" type="#_x0000_t75" style="width:33.75pt;height:20.25pt" o:ole="">
            <v:imagedata r:id="rId683" o:title=""/>
          </v:shape>
          <o:OLEObject Type="Embed" ProgID="Equation.DSMT4" ShapeID="_x0000_i1380" DrawAspect="Content" ObjectID="_1687846524" r:id="rId684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05E70983" w14:textId="4699ADD2" w:rsidR="00344567" w:rsidRPr="00641B6D" w:rsidRDefault="00344567" w:rsidP="00344567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b) Xác định thiết diện của tứ diện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</w:t>
      </w:r>
      <w:r w:rsidR="000926DA" w:rsidRPr="000926DA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với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66BB0934">
          <v:shape id="_x0000_i1381" type="#_x0000_t75" style="width:21pt;height:20.25pt" o:ole="">
            <v:imagedata r:id="rId657" o:title=""/>
          </v:shape>
          <o:OLEObject Type="Embed" ProgID="Equation.DSMT4" ShapeID="_x0000_i1381" DrawAspect="Content" ObjectID="_1687846525" r:id="rId685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B6001AF" w14:textId="0B7ABDB8" w:rsidR="00344567" w:rsidRDefault="00344567" w:rsidP="00344567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03D6648" w14:textId="5E89CAB8" w:rsidR="00A32525" w:rsidRDefault="00A32525" w:rsidP="00344567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</w:p>
    <w:p w14:paraId="6732EAA1" w14:textId="36861123" w:rsidR="00A32525" w:rsidRPr="00641B6D" w:rsidRDefault="00A32525" w:rsidP="00344567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</w:p>
    <w:p w14:paraId="5D2D9919" w14:textId="58FAE0DD" w:rsidR="00344567" w:rsidRPr="00641B6D" w:rsidRDefault="00344567" w:rsidP="00344567">
      <w:pPr>
        <w:spacing w:beforeLines="20" w:before="48" w:afterLines="20" w:after="48" w:line="288" w:lineRule="auto"/>
        <w:ind w:left="567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a) </w:t>
      </w:r>
    </w:p>
    <w:p w14:paraId="6BAC4359" w14:textId="04210985" w:rsidR="00344567" w:rsidRPr="00641B6D" w:rsidRDefault="00A32525" w:rsidP="006A601F">
      <w:pPr>
        <w:pStyle w:val="ListParagraph"/>
        <w:numPr>
          <w:ilvl w:val="0"/>
          <w:numId w:val="11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bCs/>
          <w:noProof/>
          <w:color w:val="0000CC"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 wp14:anchorId="6AAA563D" wp14:editId="42729091">
            <wp:simplePos x="0" y="0"/>
            <wp:positionH relativeFrom="margin">
              <wp:posOffset>5167292</wp:posOffset>
            </wp:positionH>
            <wp:positionV relativeFrom="paragraph">
              <wp:posOffset>2540</wp:posOffset>
            </wp:positionV>
            <wp:extent cx="1374140" cy="1564640"/>
            <wp:effectExtent l="0" t="0" r="0" b="0"/>
            <wp:wrapSquare wrapText="bothSides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14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4567" w:rsidRPr="00641B6D">
        <w:rPr>
          <w:rFonts w:ascii="Chu Van An" w:hAnsi="Chu Van An" w:cs="Chu Van An"/>
          <w:sz w:val="24"/>
          <w:szCs w:val="24"/>
        </w:rPr>
        <w:t xml:space="preserve">Mặt phẳng </w:t>
      </w:r>
      <w:r w:rsidR="00344567"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112A8875">
          <v:shape id="_x0000_i1382" type="#_x0000_t75" style="width:21pt;height:20.25pt" o:ole="">
            <v:imagedata r:id="rId657" o:title=""/>
          </v:shape>
          <o:OLEObject Type="Embed" ProgID="Equation.DSMT4" ShapeID="_x0000_i1382" DrawAspect="Content" ObjectID="_1687846526" r:id="rId687"/>
        </w:object>
      </w:r>
      <w:r w:rsidR="00344567" w:rsidRPr="00641B6D">
        <w:rPr>
          <w:rFonts w:ascii="Chu Van An" w:hAnsi="Chu Van An" w:cs="Chu Van An"/>
          <w:sz w:val="24"/>
          <w:szCs w:val="24"/>
        </w:rPr>
        <w:t xml:space="preserve"> qua </w:t>
      </w:r>
      <w:r w:rsidR="00344567" w:rsidRPr="00641B6D">
        <w:rPr>
          <w:rFonts w:ascii="Chu Van An" w:hAnsi="Chu Van An" w:cs="Chu Van An"/>
          <w:i/>
          <w:sz w:val="24"/>
          <w:szCs w:val="24"/>
        </w:rPr>
        <w:t>M</w:t>
      </w:r>
      <w:r w:rsidR="00344567" w:rsidRPr="00641B6D">
        <w:rPr>
          <w:rFonts w:ascii="Chu Van An" w:hAnsi="Chu Van An" w:cs="Chu Van An"/>
          <w:sz w:val="24"/>
          <w:szCs w:val="24"/>
        </w:rPr>
        <w:t xml:space="preserve"> và song song với </w:t>
      </w:r>
      <w:r w:rsidR="000926DA" w:rsidRPr="000926DA">
        <w:rPr>
          <w:rFonts w:ascii="Chu Van An" w:hAnsi="Chu Van An" w:cs="Chu Van An"/>
          <w:i/>
          <w:sz w:val="24"/>
          <w:szCs w:val="24"/>
        </w:rPr>
        <w:t>CD</w:t>
      </w:r>
      <w:r w:rsidR="00344567" w:rsidRPr="00641B6D">
        <w:rPr>
          <w:rFonts w:ascii="Chu Van An" w:hAnsi="Chu Van An" w:cs="Chu Van An"/>
          <w:sz w:val="24"/>
          <w:szCs w:val="24"/>
        </w:rPr>
        <w:t xml:space="preserve"> nên giao tuyến của </w:t>
      </w:r>
      <w:r w:rsidR="00344567"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27C1A34F">
          <v:shape id="_x0000_i1383" type="#_x0000_t75" style="width:21pt;height:20.25pt" o:ole="">
            <v:imagedata r:id="rId657" o:title=""/>
          </v:shape>
          <o:OLEObject Type="Embed" ProgID="Equation.DSMT4" ShapeID="_x0000_i1383" DrawAspect="Content" ObjectID="_1687846527" r:id="rId688"/>
        </w:object>
      </w:r>
      <w:r w:rsidR="00344567" w:rsidRPr="00641B6D">
        <w:rPr>
          <w:rFonts w:ascii="Chu Van An" w:hAnsi="Chu Van An" w:cs="Chu Van An"/>
          <w:sz w:val="24"/>
          <w:szCs w:val="24"/>
        </w:rPr>
        <w:t xml:space="preserve"> và </w:t>
      </w:r>
      <w:r w:rsidR="00344567" w:rsidRPr="00641B6D">
        <w:rPr>
          <w:rFonts w:ascii="Chu Van An" w:hAnsi="Chu Van An" w:cs="Chu Van An"/>
          <w:position w:val="-14"/>
          <w:sz w:val="24"/>
          <w:szCs w:val="24"/>
        </w:rPr>
        <w:object w:dxaOrig="680" w:dyaOrig="400" w14:anchorId="4AA2C705">
          <v:shape id="_x0000_i1384" type="#_x0000_t75" style="width:33.75pt;height:20.25pt" o:ole="">
            <v:imagedata r:id="rId683" o:title=""/>
          </v:shape>
          <o:OLEObject Type="Embed" ProgID="Equation.DSMT4" ShapeID="_x0000_i1384" DrawAspect="Content" ObjectID="_1687846528" r:id="rId689"/>
        </w:object>
      </w:r>
      <w:r w:rsidR="00344567" w:rsidRPr="00641B6D">
        <w:rPr>
          <w:rFonts w:ascii="Chu Van An" w:hAnsi="Chu Van An" w:cs="Chu Van An"/>
          <w:sz w:val="24"/>
          <w:szCs w:val="24"/>
        </w:rPr>
        <w:t xml:space="preserve"> </w:t>
      </w:r>
    </w:p>
    <w:p w14:paraId="39573E1B" w14:textId="24AC4080" w:rsidR="00344567" w:rsidRPr="00641B6D" w:rsidRDefault="00344567" w:rsidP="00344567">
      <w:pPr>
        <w:pStyle w:val="ListParagraph"/>
        <w:spacing w:beforeLines="20" w:before="48" w:afterLines="20" w:after="48" w:line="288" w:lineRule="auto"/>
        <w:ind w:left="851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cũng song song với </w:t>
      </w:r>
      <w:r w:rsidR="000926DA" w:rsidRPr="000926DA">
        <w:rPr>
          <w:rFonts w:ascii="MS PMincho" w:eastAsia="MS PMincho" w:hAnsi="MS PMincho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</w:p>
    <w:p w14:paraId="300EE72F" w14:textId="2F413914" w:rsidR="00344567" w:rsidRPr="00641B6D" w:rsidRDefault="00344567" w:rsidP="006A601F">
      <w:pPr>
        <w:pStyle w:val="ListParagraph"/>
        <w:numPr>
          <w:ilvl w:val="0"/>
          <w:numId w:val="11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mặt phẳng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680" w:dyaOrig="400" w14:anchorId="61B9E2EE">
          <v:shape id="_x0000_i1385" type="#_x0000_t75" style="width:33.75pt;height:20.25pt" o:ole="">
            <v:imagedata r:id="rId683" o:title=""/>
          </v:shape>
          <o:OLEObject Type="Embed" ProgID="Equation.DSMT4" ShapeID="_x0000_i1385" DrawAspect="Content" ObjectID="_1687846529" r:id="rId69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qua </w:t>
      </w:r>
      <w:r w:rsidRPr="00641B6D">
        <w:rPr>
          <w:rFonts w:ascii="Chu Van An" w:hAnsi="Chu Van An" w:cs="Chu Van An"/>
          <w:i/>
          <w:sz w:val="24"/>
          <w:szCs w:val="24"/>
        </w:rPr>
        <w:t>M</w:t>
      </w:r>
      <w:r w:rsidRPr="00641B6D">
        <w:rPr>
          <w:rFonts w:ascii="Chu Van An" w:hAnsi="Chu Van An" w:cs="Chu Van An"/>
          <w:sz w:val="24"/>
          <w:szCs w:val="24"/>
        </w:rPr>
        <w:t xml:space="preserve"> kẻ đường thẳng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800" w:dyaOrig="279" w14:anchorId="3343B5AE">
          <v:shape id="_x0000_i1386" type="#_x0000_t75" style="width:39.75pt;height:14.25pt" o:ole="">
            <v:imagedata r:id="rId691" o:title=""/>
          </v:shape>
          <o:OLEObject Type="Embed" ProgID="Equation.DSMT4" ShapeID="_x0000_i1386" DrawAspect="Content" ObjectID="_1687846530" r:id="rId69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IC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I</w:t>
      </w:r>
    </w:p>
    <w:p w14:paraId="62F66C78" w14:textId="46C7CBCB" w:rsidR="00344567" w:rsidRPr="00641B6D" w:rsidRDefault="00344567" w:rsidP="00344567">
      <w:pPr>
        <w:spacing w:beforeLines="20" w:before="48" w:afterLines="20" w:after="48" w:line="288" w:lineRule="auto"/>
        <w:ind w:left="709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 lần lượt tại </w:t>
      </w:r>
      <w:r w:rsidRPr="00641B6D">
        <w:rPr>
          <w:rFonts w:ascii="Chu Van An" w:hAnsi="Chu Van An" w:cs="Chu Van An"/>
          <w:i/>
          <w:sz w:val="24"/>
          <w:szCs w:val="24"/>
        </w:rPr>
        <w:t>R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S</w:t>
      </w:r>
      <w:r w:rsidRPr="00641B6D">
        <w:rPr>
          <w:rFonts w:ascii="Chu Van An" w:hAnsi="Chu Van An" w:cs="Chu Van An"/>
          <w:sz w:val="24"/>
          <w:szCs w:val="24"/>
        </w:rPr>
        <w:t xml:space="preserve"> khi đó giao tuyến của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479D994B">
          <v:shape id="_x0000_i1387" type="#_x0000_t75" style="width:21pt;height:20.25pt" o:ole="">
            <v:imagedata r:id="rId657" o:title=""/>
          </v:shape>
          <o:OLEObject Type="Embed" ProgID="Equation.DSMT4" ShapeID="_x0000_i1387" DrawAspect="Content" ObjectID="_1687846531" r:id="rId69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với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680" w:dyaOrig="400" w14:anchorId="040EBE39">
          <v:shape id="_x0000_i1388" type="#_x0000_t75" style="width:33.75pt;height:20.25pt" o:ole="">
            <v:imagedata r:id="rId683" o:title=""/>
          </v:shape>
          <o:OLEObject Type="Embed" ProgID="Equation.DSMT4" ShapeID="_x0000_i1388" DrawAspect="Content" ObjectID="_1687846532" r:id="rId69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</w:t>
      </w:r>
      <w:r w:rsidRPr="00641B6D">
        <w:rPr>
          <w:rFonts w:ascii="Chu Van An" w:hAnsi="Chu Van An" w:cs="Chu Van An"/>
          <w:i/>
          <w:sz w:val="24"/>
          <w:szCs w:val="24"/>
        </w:rPr>
        <w:t>RS.</w:t>
      </w:r>
    </w:p>
    <w:p w14:paraId="22AC2F8E" w14:textId="77777777" w:rsidR="00344567" w:rsidRPr="00641B6D" w:rsidRDefault="00344567" w:rsidP="00344567">
      <w:pPr>
        <w:spacing w:beforeLines="20" w:before="48" w:afterLines="20" w:after="48" w:line="288" w:lineRule="auto"/>
        <w:ind w:left="567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b) </w:t>
      </w:r>
    </w:p>
    <w:p w14:paraId="42A92D02" w14:textId="1CAA2F32" w:rsidR="00344567" w:rsidRPr="00641B6D" w:rsidRDefault="00344567" w:rsidP="006A601F">
      <w:pPr>
        <w:pStyle w:val="ListParagraph"/>
        <w:numPr>
          <w:ilvl w:val="0"/>
          <w:numId w:val="12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Qua </w:t>
      </w:r>
      <w:r w:rsidRPr="00641B6D">
        <w:rPr>
          <w:rFonts w:ascii="Chu Van An" w:hAnsi="Chu Van An" w:cs="Chu Van An"/>
          <w:i/>
          <w:sz w:val="24"/>
          <w:szCs w:val="24"/>
        </w:rPr>
        <w:t>R</w:t>
      </w:r>
      <w:r w:rsidRPr="00641B6D">
        <w:rPr>
          <w:rFonts w:ascii="Chu Van An" w:hAnsi="Chu Van An" w:cs="Chu Van An"/>
          <w:sz w:val="24"/>
          <w:szCs w:val="24"/>
        </w:rPr>
        <w:t xml:space="preserve"> và (</w:t>
      </w:r>
      <w:r w:rsidRPr="00641B6D">
        <w:rPr>
          <w:rFonts w:ascii="Chu Van An" w:hAnsi="Chu Van An" w:cs="Chu Van An"/>
          <w:i/>
          <w:sz w:val="24"/>
          <w:szCs w:val="24"/>
        </w:rPr>
        <w:t>S</w:t>
      </w:r>
      <w:r w:rsidRPr="00641B6D">
        <w:rPr>
          <w:rFonts w:ascii="Chu Van An" w:hAnsi="Chu Van An" w:cs="Chu Van An"/>
          <w:sz w:val="24"/>
          <w:szCs w:val="24"/>
        </w:rPr>
        <w:t xml:space="preserve">) lần lượt kẻ các đường thẳng song song với </w:t>
      </w:r>
      <w:r w:rsidRPr="00641B6D">
        <w:rPr>
          <w:rFonts w:ascii="Chu Van An" w:hAnsi="Chu Van An" w:cs="Chu Van An"/>
          <w:i/>
          <w:sz w:val="24"/>
          <w:szCs w:val="24"/>
        </w:rPr>
        <w:t>SA</w:t>
      </w:r>
      <w:r w:rsidRPr="00641B6D">
        <w:rPr>
          <w:rFonts w:ascii="Chu Van An" w:hAnsi="Chu Van An" w:cs="Chu Van An"/>
          <w:sz w:val="24"/>
          <w:szCs w:val="24"/>
        </w:rPr>
        <w:t xml:space="preserve"> cắt các cạnh bên </w:t>
      </w:r>
      <w:r w:rsidRPr="00641B6D">
        <w:rPr>
          <w:rFonts w:ascii="Chu Van An" w:hAnsi="Chu Van An" w:cs="Chu Van An"/>
          <w:i/>
          <w:sz w:val="24"/>
          <w:szCs w:val="24"/>
        </w:rPr>
        <w:t>AC, BC, BD, AD</w:t>
      </w:r>
      <w:r w:rsidRPr="00641B6D">
        <w:rPr>
          <w:rFonts w:ascii="Chu Van An" w:hAnsi="Chu Van An" w:cs="Chu Van An"/>
          <w:sz w:val="24"/>
          <w:szCs w:val="24"/>
        </w:rPr>
        <w:t xml:space="preserve"> lần lượt tại </w:t>
      </w:r>
      <w:r w:rsidRPr="00641B6D">
        <w:rPr>
          <w:rFonts w:ascii="Chu Van An" w:hAnsi="Chu Van An" w:cs="Chu Van An"/>
          <w:i/>
          <w:sz w:val="24"/>
          <w:szCs w:val="24"/>
        </w:rPr>
        <w:t>E, P, N, F</w: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</w:p>
    <w:p w14:paraId="6F307812" w14:textId="6A885B84" w:rsidR="00344567" w:rsidRPr="00641B6D" w:rsidRDefault="00344567" w:rsidP="006A601F">
      <w:pPr>
        <w:pStyle w:val="ListParagraph"/>
        <w:numPr>
          <w:ilvl w:val="0"/>
          <w:numId w:val="12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i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Khi đó thiết diện của tứ diện </w:t>
      </w:r>
      <w:r w:rsidRPr="00641B6D">
        <w:rPr>
          <w:rFonts w:ascii="Chu Van An" w:hAnsi="Chu Van An" w:cs="Chu Van An"/>
          <w:i/>
          <w:sz w:val="24"/>
          <w:szCs w:val="24"/>
        </w:rPr>
        <w:t>AB</w:t>
      </w:r>
      <w:r w:rsidR="000926DA" w:rsidRPr="000926DA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sz w:val="24"/>
          <w:szCs w:val="24"/>
        </w:rPr>
        <w:t xml:space="preserve"> với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44A43A5E">
          <v:shape id="_x0000_i1389" type="#_x0000_t75" style="width:21pt;height:20.25pt" o:ole="">
            <v:imagedata r:id="rId657" o:title=""/>
          </v:shape>
          <o:OLEObject Type="Embed" ProgID="Equation.DSMT4" ShapeID="_x0000_i1389" DrawAspect="Content" ObjectID="_1687846533" r:id="rId69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tứ giác </w:t>
      </w:r>
      <w:r w:rsidRPr="00641B6D">
        <w:rPr>
          <w:rFonts w:ascii="Chu Van An" w:hAnsi="Chu Van An" w:cs="Chu Van An"/>
          <w:i/>
          <w:sz w:val="24"/>
          <w:szCs w:val="24"/>
        </w:rPr>
        <w:t>EFNP.</w:t>
      </w:r>
    </w:p>
    <w:p w14:paraId="296658B1" w14:textId="4F50ECE0" w:rsidR="00344567" w:rsidRPr="00641B6D" w:rsidRDefault="00344567" w:rsidP="00344567">
      <w:pPr>
        <w:spacing w:beforeLines="20" w:before="48" w:afterLines="20" w:after="48" w:line="288" w:lineRule="auto"/>
        <w:rPr>
          <w:rFonts w:ascii="Chu Van An" w:hAnsi="Chu Van An" w:cs="Chu Van An"/>
          <w:i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9776" behindDoc="0" locked="0" layoutInCell="1" allowOverlap="1" wp14:anchorId="7F0CCD54" wp14:editId="4020F0F4">
            <wp:simplePos x="0" y="0"/>
            <wp:positionH relativeFrom="column">
              <wp:posOffset>5010150</wp:posOffset>
            </wp:positionH>
            <wp:positionV relativeFrom="paragraph">
              <wp:posOffset>474345</wp:posOffset>
            </wp:positionV>
            <wp:extent cx="1733550" cy="1894205"/>
            <wp:effectExtent l="0" t="0" r="0" b="0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89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3: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tứ diện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</w:t>
      </w:r>
      <w:r w:rsidR="000926DA" w:rsidRPr="000926DA">
        <w:rPr>
          <w:rFonts w:ascii="MS PMincho" w:eastAsia="MS PMincho" w:hAnsi="MS PMincho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Trên cạnh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lấy trung điểm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trên cạnh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BC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lấy một điểm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bất kỳ. Một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74ED8DDB">
          <v:shape id="_x0000_i1390" type="#_x0000_t75" style="width:21pt;height:20.25pt" o:ole="">
            <v:imagedata r:id="rId697" o:title=""/>
          </v:shape>
          <o:OLEObject Type="Embed" ProgID="Equation.DSMT4" ShapeID="_x0000_i1390" DrawAspect="Content" ObjectID="_1687846534" r:id="rId698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đi qua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song song với </w:t>
      </w:r>
      <w:r w:rsidR="000926DA" w:rsidRPr="000926DA">
        <w:rPr>
          <w:rFonts w:ascii="MS PMincho" w:eastAsia="MS PMincho" w:hAnsi="MS PMincho" w:cs="Chu Van An"/>
          <w:i/>
          <w:sz w:val="24"/>
          <w:szCs w:val="24"/>
        </w:rPr>
        <w:t>CD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</w:p>
    <w:p w14:paraId="56653EE3" w14:textId="77777777" w:rsidR="00344567" w:rsidRPr="00641B6D" w:rsidRDefault="00344567" w:rsidP="00344567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a) Tìm thiết diện của tứ diện với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586803CB">
          <v:shape id="_x0000_i1391" type="#_x0000_t75" style="width:21pt;height:20.25pt" o:ole="">
            <v:imagedata r:id="rId697" o:title=""/>
          </v:shape>
          <o:OLEObject Type="Embed" ProgID="Equation.DSMT4" ShapeID="_x0000_i1391" DrawAspect="Content" ObjectID="_1687846535" r:id="rId699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052A7A56" w14:textId="77777777" w:rsidR="00344567" w:rsidRPr="00641B6D" w:rsidRDefault="00344567" w:rsidP="00344567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b) Tìm vị trí của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để thiết diện là hình bình hành.</w:t>
      </w:r>
    </w:p>
    <w:p w14:paraId="6BD3DC65" w14:textId="77777777" w:rsidR="00344567" w:rsidRPr="00641B6D" w:rsidRDefault="00344567" w:rsidP="00344567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1A5DFEB1" w14:textId="761DCBB8" w:rsidR="00344567" w:rsidRPr="00641B6D" w:rsidRDefault="00344567" w:rsidP="006A601F">
      <w:pPr>
        <w:pStyle w:val="ListParagraph"/>
        <w:numPr>
          <w:ilvl w:val="0"/>
          <w:numId w:val="13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Qua </w:t>
      </w:r>
      <w:r w:rsidRPr="00641B6D">
        <w:rPr>
          <w:rFonts w:ascii="Chu Van An" w:hAnsi="Chu Van An" w:cs="Chu Van An"/>
          <w:i/>
          <w:sz w:val="24"/>
          <w:szCs w:val="24"/>
        </w:rPr>
        <w:t>M</w:t>
      </w:r>
      <w:r w:rsidRPr="00641B6D">
        <w:rPr>
          <w:rFonts w:ascii="Chu Van An" w:hAnsi="Chu Van An" w:cs="Chu Van An"/>
          <w:sz w:val="24"/>
          <w:szCs w:val="24"/>
        </w:rPr>
        <w:t xml:space="preserve"> dựng đường thẳng song song với </w:t>
      </w:r>
      <w:r w:rsidR="000926DA" w:rsidRPr="000926DA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AC</w: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hAnsi="Chu Van An" w:cs="Chu Van An"/>
          <w:i/>
          <w:sz w:val="24"/>
          <w:szCs w:val="24"/>
        </w:rPr>
        <w:t>F</w:t>
      </w:r>
      <w:r w:rsidRPr="00641B6D">
        <w:rPr>
          <w:rFonts w:ascii="Chu Van An" w:hAnsi="Chu Van An" w:cs="Chu Van An"/>
          <w:sz w:val="24"/>
          <w:szCs w:val="24"/>
        </w:rPr>
        <w:t xml:space="preserve">, qua </w:t>
      </w:r>
      <w:r w:rsidRPr="00641B6D">
        <w:rPr>
          <w:rFonts w:ascii="Chu Van An" w:hAnsi="Chu Van An" w:cs="Chu Van An"/>
          <w:i/>
          <w:sz w:val="24"/>
          <w:szCs w:val="24"/>
        </w:rPr>
        <w:t>N</w:t>
      </w:r>
      <w:r w:rsidRPr="00641B6D">
        <w:rPr>
          <w:rFonts w:ascii="Chu Van An" w:hAnsi="Chu Van An" w:cs="Chu Van An"/>
          <w:sz w:val="24"/>
          <w:szCs w:val="24"/>
        </w:rPr>
        <w:t xml:space="preserve"> dựng </w:t>
      </w:r>
    </w:p>
    <w:p w14:paraId="39BAFEDC" w14:textId="30DE5CBA" w:rsidR="00344567" w:rsidRPr="00641B6D" w:rsidRDefault="00344567" w:rsidP="00344567">
      <w:pPr>
        <w:spacing w:beforeLines="20" w:before="48" w:afterLines="20" w:after="48" w:line="288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đường thẳng song song với </w:t>
      </w:r>
      <w:r w:rsidR="000926DA" w:rsidRPr="000926DA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BD</w: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hAnsi="Chu Van An" w:cs="Chu Van An"/>
          <w:i/>
          <w:sz w:val="24"/>
          <w:szCs w:val="24"/>
        </w:rPr>
        <w:t>E</w:t>
      </w:r>
      <w:r w:rsidRPr="00641B6D">
        <w:rPr>
          <w:rFonts w:ascii="Chu Van An" w:hAnsi="Chu Van An" w:cs="Chu Van An"/>
          <w:sz w:val="24"/>
          <w:szCs w:val="24"/>
        </w:rPr>
        <w:t xml:space="preserve"> khi đó thiết diện là tứ giác </w:t>
      </w:r>
      <w:r w:rsidRPr="00641B6D">
        <w:rPr>
          <w:rFonts w:ascii="Chu Van An" w:hAnsi="Chu Van An" w:cs="Chu Van An"/>
          <w:i/>
          <w:sz w:val="24"/>
          <w:szCs w:val="24"/>
        </w:rPr>
        <w:t xml:space="preserve">MFNE  </w:t>
      </w:r>
    </w:p>
    <w:p w14:paraId="55D0149D" w14:textId="77777777" w:rsidR="00344567" w:rsidRPr="00641B6D" w:rsidRDefault="00344567" w:rsidP="00344567">
      <w:pPr>
        <w:spacing w:beforeLines="20" w:before="48" w:afterLines="20" w:after="48" w:line="288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b) Do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1600" w:dyaOrig="279" w14:anchorId="7CD3BA7F">
          <v:shape id="_x0000_i1392" type="#_x0000_t75" style="width:80.25pt;height:14.25pt" o:ole="">
            <v:imagedata r:id="rId700" o:title=""/>
          </v:shape>
          <o:OLEObject Type="Embed" ProgID="Equation.DSMT4" ShapeID="_x0000_i1392" DrawAspect="Content" ObjectID="_1687846536" r:id="rId70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thiết diện là tứ giác </w:t>
      </w:r>
      <w:r w:rsidRPr="00641B6D">
        <w:rPr>
          <w:rFonts w:ascii="Chu Van An" w:hAnsi="Chu Van An" w:cs="Chu Van An"/>
          <w:i/>
          <w:sz w:val="24"/>
          <w:szCs w:val="24"/>
        </w:rPr>
        <w:t>MFNE</w:t>
      </w:r>
      <w:r w:rsidRPr="00641B6D">
        <w:rPr>
          <w:rFonts w:ascii="Chu Van An" w:hAnsi="Chu Van An" w:cs="Chu Van An"/>
          <w:sz w:val="24"/>
          <w:szCs w:val="24"/>
        </w:rPr>
        <w:t xml:space="preserve"> là hình thang</w:t>
      </w:r>
    </w:p>
    <w:p w14:paraId="2AB3AAF2" w14:textId="77777777" w:rsidR="00344567" w:rsidRPr="00641B6D" w:rsidRDefault="00344567" w:rsidP="00344567">
      <w:pPr>
        <w:spacing w:beforeLines="20" w:before="48" w:afterLines="20" w:after="48" w:line="288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Tứ giác </w:t>
      </w:r>
      <w:r w:rsidRPr="00641B6D">
        <w:rPr>
          <w:rFonts w:ascii="Chu Van An" w:hAnsi="Chu Van An" w:cs="Chu Van An"/>
          <w:i/>
          <w:sz w:val="24"/>
          <w:szCs w:val="24"/>
        </w:rPr>
        <w:t>MFNE</w:t>
      </w:r>
      <w:r w:rsidRPr="00641B6D">
        <w:rPr>
          <w:rFonts w:ascii="Chu Van An" w:hAnsi="Chu Van An" w:cs="Chu Van An"/>
          <w:sz w:val="24"/>
          <w:szCs w:val="24"/>
        </w:rPr>
        <w:t xml:space="preserve"> là hình bình hành thì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1020" w:dyaOrig="279" w14:anchorId="61A68415">
          <v:shape id="_x0000_i1393" type="#_x0000_t75" style="width:51pt;height:14.25pt" o:ole="">
            <v:imagedata r:id="rId702" o:title=""/>
          </v:shape>
          <o:OLEObject Type="Embed" ProgID="Equation.DSMT4" ShapeID="_x0000_i1393" DrawAspect="Content" ObjectID="_1687846537" r:id="rId703"/>
        </w:object>
      </w:r>
    </w:p>
    <w:p w14:paraId="54752FBD" w14:textId="28F1F5AC" w:rsidR="00344567" w:rsidRPr="00641B6D" w:rsidRDefault="00344567" w:rsidP="00344567">
      <w:pPr>
        <w:spacing w:beforeLines="20" w:before="48" w:afterLines="20" w:after="48" w:line="288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mà </w:t>
      </w:r>
      <w:r w:rsidRPr="00641B6D">
        <w:rPr>
          <w:rFonts w:ascii="Chu Van An" w:hAnsi="Chu Van An" w:cs="Chu Van An"/>
          <w:position w:val="-24"/>
          <w:sz w:val="24"/>
          <w:szCs w:val="24"/>
        </w:rPr>
        <w:object w:dxaOrig="2620" w:dyaOrig="620" w14:anchorId="4C2613D6">
          <v:shape id="_x0000_i1394" type="#_x0000_t75" style="width:131.25pt;height:30.75pt" o:ole="">
            <v:imagedata r:id="rId704" o:title=""/>
          </v:shape>
          <o:OLEObject Type="Embed" ProgID="Equation.DSMT4" ShapeID="_x0000_i1394" DrawAspect="Content" ObjectID="_1687846538" r:id="rId70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i/>
          <w:sz w:val="24"/>
          <w:szCs w:val="24"/>
        </w:rPr>
        <w:t>NE</w: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của tam giác </w:t>
      </w:r>
      <w:r w:rsidRPr="00641B6D">
        <w:rPr>
          <w:rFonts w:ascii="Chu Van An" w:hAnsi="Chu Van An" w:cs="Chu Van An"/>
          <w:i/>
          <w:sz w:val="24"/>
          <w:szCs w:val="24"/>
        </w:rPr>
        <w:t>B</w:t>
      </w:r>
      <w:r w:rsidR="000926DA" w:rsidRPr="000926DA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sz w:val="24"/>
          <w:szCs w:val="24"/>
        </w:rPr>
        <w:t xml:space="preserve"> suy ra </w:t>
      </w:r>
      <w:r w:rsidRPr="00641B6D">
        <w:rPr>
          <w:rFonts w:ascii="Chu Van An" w:hAnsi="Chu Van An" w:cs="Chu Van An"/>
          <w:i/>
          <w:sz w:val="24"/>
          <w:szCs w:val="24"/>
        </w:rPr>
        <w:t>N</w:t>
      </w:r>
      <w:r w:rsidRPr="00641B6D">
        <w:rPr>
          <w:rFonts w:ascii="Chu Van An" w:hAnsi="Chu Van An" w:cs="Chu Van An"/>
          <w:sz w:val="24"/>
          <w:szCs w:val="24"/>
        </w:rPr>
        <w:t xml:space="preserve"> là trung điểm </w:t>
      </w:r>
      <w:r w:rsidR="000926DA" w:rsidRPr="000926DA">
        <w:rPr>
          <w:rFonts w:ascii="Chu Van An" w:hAnsi="Chu Van An" w:cs="Chu Van An"/>
          <w:i/>
          <w:sz w:val="24"/>
          <w:szCs w:val="24"/>
        </w:rPr>
        <w:t>CB</w:t>
      </w:r>
      <w:r w:rsidR="000926DA" w:rsidRPr="000926DA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</w:p>
    <w:p w14:paraId="65A39ED5" w14:textId="09187E90" w:rsidR="003B77C9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00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55"/>
        <w:gridCol w:w="3045"/>
      </w:tblGrid>
      <w:tr w:rsidR="00D976FE" w:rsidRPr="00297089" w14:paraId="7F3DA6B5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B5EF59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hình chóp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915" w:dyaOrig="285" w14:anchorId="4B3B4F98">
                <v:shape id="_x0000_i1395" type="#_x0000_t75" style="width:45.75pt;height:14.25pt" o:ole="">
                  <v:imagedata r:id="rId706" o:title=""/>
                </v:shape>
                <o:OLEObject Type="Embed" ProgID="Equation.DSMT4" ShapeID="_x0000_i1395" DrawAspect="Content" ObjectID="_1687846539" r:id="rId707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đáy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720" w:dyaOrig="285" w14:anchorId="3D695508">
                <v:shape id="_x0000_i1396" type="#_x0000_t75" style="width:36pt;height:14.25pt" o:ole="">
                  <v:imagedata r:id="rId708" o:title=""/>
                </v:shape>
                <o:OLEObject Type="Embed" ProgID="Equation.DSMT4" ShapeID="_x0000_i1396" DrawAspect="Content" ObjectID="_1687846540" r:id="rId709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là hình chữ nhật tâm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0CEFF371">
                <v:shape id="_x0000_i1397" type="#_x0000_t75" style="width:12pt;height:14.25pt" o:ole="">
                  <v:imagedata r:id="rId710" o:title=""/>
                </v:shape>
                <o:OLEObject Type="Embed" ProgID="Equation.DSMT4" ShapeID="_x0000_i1397" DrawAspect="Content" ObjectID="_1687846541" r:id="rId711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Gọi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315" w:dyaOrig="255" w14:anchorId="6C5B003A">
                <v:shape id="_x0000_i1398" type="#_x0000_t75" style="width:15.75pt;height:12.75pt" o:ole="">
                  <v:imagedata r:id="rId712" o:title=""/>
                </v:shape>
                <o:OLEObject Type="Embed" ProgID="Equation.DSMT4" ShapeID="_x0000_i1398" DrawAspect="Content" ObjectID="_1687846542" r:id="rId713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là trung điểm của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420" w:dyaOrig="285" w14:anchorId="7A24AA87">
                <v:shape id="_x0000_i1399" type="#_x0000_t75" style="width:21pt;height:14.25pt" o:ole="">
                  <v:imagedata r:id="rId714" o:title=""/>
                </v:shape>
                <o:OLEObject Type="Embed" ProgID="Equation.DSMT4" ShapeID="_x0000_i1399" DrawAspect="Content" ObjectID="_1687846543" r:id="rId715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Mặt phẳng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6BAEE7D0">
                <v:shape id="_x0000_i1400" type="#_x0000_t75" style="width:21pt;height:20.25pt" o:ole="">
                  <v:imagedata r:id="rId716" o:title=""/>
                </v:shape>
                <o:OLEObject Type="Embed" ProgID="Equation.DSMT4" ShapeID="_x0000_i1400" DrawAspect="Content" ObjectID="_1687846544" r:id="rId717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qua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315" w:dyaOrig="255" w14:anchorId="3000109F">
                <v:shape id="_x0000_i1401" type="#_x0000_t75" style="width:15.75pt;height:12.75pt" o:ole="">
                  <v:imagedata r:id="rId718" o:title=""/>
                </v:shape>
                <o:OLEObject Type="Embed" ProgID="Equation.DSMT4" ShapeID="_x0000_i1401" DrawAspect="Content" ObjectID="_1687846545" r:id="rId719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0D8A798F">
                <v:shape id="_x0000_i1402" type="#_x0000_t75" style="width:21pt;height:20.25pt" o:ole="">
                  <v:imagedata r:id="rId720" o:title=""/>
                </v:shape>
                <o:OLEObject Type="Embed" ProgID="Equation.DSMT4" ShapeID="_x0000_i1402" DrawAspect="Content" ObjectID="_1687846546" r:id="rId721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song song với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345" w:dyaOrig="285" w14:anchorId="1466159B">
                <v:shape id="_x0000_i1403" type="#_x0000_t75" style="width:17.25pt;height:14.25pt" o:ole="">
                  <v:imagedata r:id="rId722" o:title=""/>
                </v:shape>
                <o:OLEObject Type="Embed" ProgID="Equation.DSMT4" ShapeID="_x0000_i1403" DrawAspect="Content" ObjectID="_1687846547" r:id="rId723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405" w:dyaOrig="255" w14:anchorId="2B5786B2">
                <v:shape id="_x0000_i1404" type="#_x0000_t75" style="width:20.25pt;height:12.75pt" o:ole="">
                  <v:imagedata r:id="rId724" o:title=""/>
                </v:shape>
                <o:OLEObject Type="Embed" ProgID="Equation.DSMT4" ShapeID="_x0000_i1404" DrawAspect="Content" ObjectID="_1687846548" r:id="rId725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Thiết diện của hình chóp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915" w:dyaOrig="285" w14:anchorId="57D714A8">
                <v:shape id="_x0000_i1405" type="#_x0000_t75" style="width:45.75pt;height:14.25pt" o:ole="">
                  <v:imagedata r:id="rId726" o:title=""/>
                </v:shape>
                <o:OLEObject Type="Embed" ProgID="Equation.DSMT4" ShapeID="_x0000_i1405" DrawAspect="Content" ObjectID="_1687846549" r:id="rId727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765" w:dyaOrig="405" w14:anchorId="7140617F">
                <v:shape id="_x0000_i1406" type="#_x0000_t75" style="width:38.25pt;height:20.25pt" o:ole="">
                  <v:imagedata r:id="rId728" o:title=""/>
                </v:shape>
                <o:OLEObject Type="Embed" ProgID="Equation.DSMT4" ShapeID="_x0000_i1406" DrawAspect="Content" ObjectID="_1687846550" r:id="rId729"/>
              </w:objec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là hình gì?</w:t>
            </w:r>
          </w:p>
          <w:p w14:paraId="41AC0472" w14:textId="061D50E6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hình tam giác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hình bình hành.</w:t>
            </w:r>
          </w:p>
          <w:p w14:paraId="7F335E74" w14:textId="5BDB80FE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hình chữ nhật.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hình ngũ giác</w:t>
            </w:r>
          </w:p>
          <w:p w14:paraId="70BB8E8F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58FF0E" w14:textId="77777777" w:rsidR="00D976FE" w:rsidRPr="00297089" w:rsidRDefault="00D976FE" w:rsidP="00C127CE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 xml:space="preserve">   Lời giải</w:t>
            </w:r>
          </w:p>
        </w:tc>
      </w:tr>
      <w:tr w:rsidR="00D976FE" w:rsidRPr="00297089" w14:paraId="257E6965" w14:textId="77777777" w:rsidTr="00D976FE">
        <w:trPr>
          <w:trHeight w:val="399"/>
        </w:trPr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3159CC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4DE937A0">
                <v:shape id="_x0000_i1407" type="#_x0000_t75" style="width:45.75pt;height:13.5pt" o:ole="">
                  <v:imagedata r:id="rId730" o:title=""/>
                </v:shape>
                <o:OLEObject Type="Embed" ProgID="Equation.DSMT4" ShapeID="_x0000_i1407" DrawAspect="Content" ObjectID="_1687846551" r:id="rId73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0707E3F3">
                <v:shape id="_x0000_i1408" type="#_x0000_t75" style="width:36pt;height:13.5pt" o:ole="">
                  <v:imagedata r:id="rId732" o:title=""/>
                </v:shape>
                <o:OLEObject Type="Embed" ProgID="Equation.DSMT4" ShapeID="_x0000_i1408" DrawAspect="Content" ObjectID="_1687846552" r:id="rId73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hình thang cân đáy lớn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270" w14:anchorId="54C08731">
                <v:shape id="_x0000_i1409" type="#_x0000_t75" style="width:21pt;height:13.5pt" o:ole="">
                  <v:imagedata r:id="rId734" o:title=""/>
                </v:shape>
                <o:OLEObject Type="Embed" ProgID="Equation.DSMT4" ShapeID="_x0000_i1409" DrawAspect="Content" ObjectID="_1687846553" r:id="rId73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00" w:dyaOrig="330" w14:anchorId="790F3931">
                <v:shape id="_x0000_i1410" type="#_x0000_t75" style="width:30pt;height:16.5pt" o:ole="">
                  <v:imagedata r:id="rId736" o:title=""/>
                </v:shape>
                <o:OLEObject Type="Embed" ProgID="Equation.DSMT4" ShapeID="_x0000_i1410" DrawAspect="Content" ObjectID="_1687846554" r:id="rId73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lần lượt là hai trung điểm của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5811F733">
                <v:shape id="_x0000_i1411" type="#_x0000_t75" style="width:20.25pt;height:13.5pt" o:ole="">
                  <v:imagedata r:id="rId738" o:title=""/>
                </v:shape>
                <o:OLEObject Type="Embed" ProgID="Equation.DSMT4" ShapeID="_x0000_i1411" DrawAspect="Content" ObjectID="_1687846555" r:id="rId73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444536AB">
                <v:shape id="_x0000_i1412" type="#_x0000_t75" style="width:20.25pt;height:13.5pt" o:ole="">
                  <v:imagedata r:id="rId740" o:title=""/>
                </v:shape>
                <o:OLEObject Type="Embed" ProgID="Equation.DSMT4" ShapeID="_x0000_i1412" DrawAspect="Content" ObjectID="_1687846556" r:id="rId74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05" w:dyaOrig="330" w14:anchorId="2E4F217A">
                <v:shape id="_x0000_i1413" type="#_x0000_t75" style="width:20.25pt;height:16.5pt" o:ole="">
                  <v:imagedata r:id="rId742" o:title=""/>
                </v:shape>
                <o:OLEObject Type="Embed" ProgID="Equation.DSMT4" ShapeID="_x0000_i1413" DrawAspect="Content" ObjectID="_1687846557" r:id="rId74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mặt phẳng qua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270" w14:anchorId="2CC4199E">
                <v:shape id="_x0000_i1414" type="#_x0000_t75" style="width:23.25pt;height:13.5pt" o:ole="">
                  <v:imagedata r:id="rId744" o:title=""/>
                </v:shape>
                <o:OLEObject Type="Embed" ProgID="Equation.DSMT4" ShapeID="_x0000_i1414" DrawAspect="Content" ObjectID="_1687846558" r:id="rId74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cắt mặt bên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30" w14:anchorId="7A178322">
                <v:shape id="_x0000_i1415" type="#_x0000_t75" style="width:33.75pt;height:16.5pt" o:ole="">
                  <v:imagedata r:id="rId746" o:title=""/>
                </v:shape>
                <o:OLEObject Type="Embed" ProgID="Equation.DSMT4" ShapeID="_x0000_i1415" DrawAspect="Content" ObjectID="_1687846559" r:id="rId74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theo một giao tuyến. Thiết diện của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05" w:dyaOrig="330" w14:anchorId="730EAD27">
                <v:shape id="_x0000_i1416" type="#_x0000_t75" style="width:20.25pt;height:16.5pt" o:ole="">
                  <v:imagedata r:id="rId742" o:title=""/>
                </v:shape>
                <o:OLEObject Type="Embed" ProgID="Equation.DSMT4" ShapeID="_x0000_i1416" DrawAspect="Content" ObjectID="_1687846560" r:id="rId74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hình chóp là</w:t>
            </w:r>
          </w:p>
          <w:p w14:paraId="2F4EE49E" w14:textId="1ADA8846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Hình bình hành.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Hình thang.</w:t>
            </w:r>
          </w:p>
          <w:p w14:paraId="00A53E78" w14:textId="37603501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Hình chữ nhật.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Hình vuông.</w:t>
            </w:r>
          </w:p>
          <w:p w14:paraId="5E5A367E" w14:textId="77777777" w:rsidR="00D976FE" w:rsidRPr="00297089" w:rsidRDefault="00D976FE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5E962C1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D976FE" w:rsidRPr="00297089" w14:paraId="646D4A7A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9E1504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1515B079">
                <v:shape id="_x0000_i1417" type="#_x0000_t75" style="width:36pt;height:14.25pt" o:ole="">
                  <v:imagedata r:id="rId749" o:title=""/>
                </v:shape>
                <o:OLEObject Type="Embed" ProgID="Equation.DSMT4" ShapeID="_x0000_i1417" DrawAspect="Content" ObjectID="_1687846561" r:id="rId75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điểm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70" w14:anchorId="7C1FDCCF">
                <v:shape id="_x0000_i1418" type="#_x0000_t75" style="width:7.5pt;height:13.5pt" o:ole="">
                  <v:imagedata r:id="rId751" o:title=""/>
                </v:shape>
                <o:OLEObject Type="Embed" ProgID="Equation.DSMT4" ShapeID="_x0000_i1418" DrawAspect="Content" ObjectID="_1687846562" r:id="rId75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nằm trong tam giác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6D66DCA5">
                <v:shape id="_x0000_i1419" type="#_x0000_t75" style="width:28.5pt;height:14.25pt" o:ole="">
                  <v:imagedata r:id="rId753" o:title=""/>
                </v:shape>
                <o:OLEObject Type="Embed" ProgID="Equation.DSMT4" ShapeID="_x0000_i1419" DrawAspect="Content" ObjectID="_1687846563" r:id="rId75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35" w:dyaOrig="435" w14:anchorId="1E2B9211">
                <v:shape id="_x0000_i1420" type="#_x0000_t75" style="width:21.75pt;height:21.75pt" o:ole="">
                  <v:imagedata r:id="rId755" o:title=""/>
                </v:shape>
                <o:OLEObject Type="Embed" ProgID="Equation.DSMT4" ShapeID="_x0000_i1420" DrawAspect="Content" ObjectID="_1687846564" r:id="rId75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đi qua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70" w14:anchorId="088F4DDA">
                <v:shape id="_x0000_i1421" type="#_x0000_t75" style="width:7.5pt;height:13.5pt" o:ole="">
                  <v:imagedata r:id="rId757" o:title=""/>
                </v:shape>
                <o:OLEObject Type="Embed" ProgID="Equation.DSMT4" ShapeID="_x0000_i1421" DrawAspect="Content" ObjectID="_1687846565" r:id="rId75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song song với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285" w14:anchorId="7CAA5618">
                <v:shape id="_x0000_i1422" type="#_x0000_t75" style="width:43.5pt;height:14.25pt" o:ole="">
                  <v:imagedata r:id="rId759" o:title=""/>
                </v:shape>
                <o:OLEObject Type="Embed" ProgID="Equation.DSMT4" ShapeID="_x0000_i1422" DrawAspect="Content" ObjectID="_1687846566" r:id="rId76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Thiết diện của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2DB5D5E0">
                <v:shape id="_x0000_i1423" type="#_x0000_t75" style="width:36pt;height:14.25pt" o:ole="">
                  <v:imagedata r:id="rId761" o:title=""/>
                </v:shape>
                <o:OLEObject Type="Embed" ProgID="Equation.DSMT4" ShapeID="_x0000_i1423" DrawAspect="Content" ObjectID="_1687846567" r:id="rId76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35" w:dyaOrig="435" w14:anchorId="33DAAF4B">
                <v:shape id="_x0000_i1424" type="#_x0000_t75" style="width:21.75pt;height:21.75pt" o:ole="">
                  <v:imagedata r:id="rId763" o:title=""/>
                </v:shape>
                <o:OLEObject Type="Embed" ProgID="Equation.DSMT4" ShapeID="_x0000_i1424" DrawAspect="Content" ObjectID="_1687846568" r:id="rId76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49925AD" w14:textId="48BB8250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>h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ình chữ nhật.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>h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ình vuông.</w:t>
            </w:r>
          </w:p>
          <w:p w14:paraId="724734FD" w14:textId="3B8BD609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>h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ình bình hành.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>t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am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</w:p>
          <w:p w14:paraId="30C8B144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455226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27BB9E59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CF1FE2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4:</w: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67839D92">
                <v:shape id="_x0000_i1425" type="#_x0000_t75" style="width:36.75pt;height:14.25pt" o:ole="">
                  <v:imagedata r:id="rId765" o:title=""/>
                </v:shape>
                <o:OLEObject Type="Embed" ProgID="Equation.DSMT4" ShapeID="_x0000_i1425" DrawAspect="Content" ObjectID="_1687846569" r:id="rId76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40" w14:anchorId="3F40D543">
                <v:shape id="_x0000_i1426" type="#_x0000_t75" style="width:16.5pt;height:12pt" o:ole="">
                  <v:imagedata r:id="rId767" o:title=""/>
                </v:shape>
                <o:OLEObject Type="Embed" ProgID="Equation.DSMT4" ShapeID="_x0000_i1426" DrawAspect="Content" ObjectID="_1687846570" r:id="rId76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là điểm nằm trong tam giác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35424268">
                <v:shape id="_x0000_i1427" type="#_x0000_t75" style="width:28.5pt;height:13.5pt" o:ole="">
                  <v:imagedata r:id="rId769" o:title=""/>
                </v:shape>
                <o:OLEObject Type="Embed" ProgID="Equation.DSMT4" ShapeID="_x0000_i1427" DrawAspect="Content" ObjectID="_1687846571" r:id="rId77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49FA6C2B">
                <v:shape id="_x0000_i1428" type="#_x0000_t75" style="width:36.75pt;height:20.25pt" o:ole="">
                  <v:imagedata r:id="rId771" o:title=""/>
                </v:shape>
                <o:OLEObject Type="Embed" ProgID="Equation.DSMT4" ShapeID="_x0000_i1428" DrawAspect="Content" ObjectID="_1687846572" r:id="rId77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qua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40" w14:anchorId="2714860A">
                <v:shape id="_x0000_i1429" type="#_x0000_t75" style="width:16.5pt;height:12pt" o:ole="">
                  <v:imagedata r:id="rId773" o:title=""/>
                </v:shape>
                <o:OLEObject Type="Embed" ProgID="Equation.DSMT4" ShapeID="_x0000_i1429" DrawAspect="Content" ObjectID="_1687846573" r:id="rId77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song song với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5966EDFF">
                <v:shape id="_x0000_i1430" type="#_x0000_t75" style="width:20.25pt;height:12.75pt" o:ole="">
                  <v:imagedata r:id="rId775" o:title=""/>
                </v:shape>
                <o:OLEObject Type="Embed" ProgID="Equation.DSMT4" ShapeID="_x0000_i1430" DrawAspect="Content" ObjectID="_1687846574" r:id="rId77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5CC52A99">
                <v:shape id="_x0000_i1431" type="#_x0000_t75" style="width:20.25pt;height:13.5pt" o:ole="">
                  <v:imagedata r:id="rId777" o:title=""/>
                </v:shape>
                <o:OLEObject Type="Embed" ProgID="Equation.DSMT4" ShapeID="_x0000_i1431" DrawAspect="Content" ObjectID="_1687846575" r:id="rId77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Thiết diện của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70" w14:anchorId="13001D0E">
                <v:shape id="_x0000_i1432" type="#_x0000_t75" style="width:36.75pt;height:13.5pt" o:ole="">
                  <v:imagedata r:id="rId779" o:title=""/>
                </v:shape>
                <o:OLEObject Type="Embed" ProgID="Equation.DSMT4" ShapeID="_x0000_i1432" DrawAspect="Content" ObjectID="_1687846576" r:id="rId78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cắt bởi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06676407">
                <v:shape id="_x0000_i1433" type="#_x0000_t75" style="width:37.5pt;height:20.25pt" o:ole="">
                  <v:imagedata r:id="rId781" o:title=""/>
                </v:shape>
                <o:OLEObject Type="Embed" ProgID="Equation.DSMT4" ShapeID="_x0000_i1433" DrawAspect="Content" ObjectID="_1687846577" r:id="rId78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>là:</w:t>
            </w:r>
          </w:p>
          <w:p w14:paraId="5806FAB7" w14:textId="2D03AA62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5306F">
              <w:rPr>
                <w:rFonts w:ascii="Chu Van An" w:eastAsia="Calibri" w:hAnsi="Chu Van An" w:cs="Chu Van An"/>
                <w:color w:val="000000"/>
                <w:sz w:val="24"/>
                <w:szCs w:val="24"/>
                <w:lang w:val="fr-FR"/>
              </w:rPr>
              <w:t>Tam giá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5306F">
              <w:rPr>
                <w:rFonts w:ascii="Chu Van An" w:eastAsia="Calibri" w:hAnsi="Chu Van An" w:cs="Chu Van An"/>
                <w:color w:val="000000"/>
                <w:sz w:val="24"/>
                <w:szCs w:val="24"/>
                <w:lang w:val="fr-FR"/>
              </w:rPr>
              <w:t>Hình chữ nhật.</w:t>
            </w:r>
          </w:p>
          <w:p w14:paraId="1ECD219D" w14:textId="0167C3AF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5306F">
              <w:rPr>
                <w:rFonts w:ascii="Chu Van An" w:eastAsia="Calibri" w:hAnsi="Chu Van An" w:cs="Chu Van An"/>
                <w:color w:val="000000"/>
                <w:sz w:val="24"/>
                <w:szCs w:val="24"/>
                <w:lang w:val="fr-FR"/>
              </w:rPr>
              <w:t>Hình vuông.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5306F">
              <w:rPr>
                <w:rFonts w:ascii="Chu Van An" w:eastAsia="Calibri" w:hAnsi="Chu Van An" w:cs="Chu Van An"/>
                <w:color w:val="000000"/>
                <w:sz w:val="24"/>
                <w:szCs w:val="24"/>
                <w:lang w:val="fr-FR"/>
              </w:rPr>
              <w:t>Hình bình hành.</w:t>
            </w:r>
          </w:p>
          <w:p w14:paraId="3E8F436D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1A79B4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6830EFAA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3B67966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75306F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hình chóp </w:t>
            </w:r>
            <w:r w:rsidRPr="0075306F">
              <w:rPr>
                <w:rFonts w:eastAsia="Arial"/>
                <w:position w:val="-6"/>
              </w:rPr>
              <w:object w:dxaOrig="930" w:dyaOrig="270" w14:anchorId="47750E06">
                <v:shape id="_x0000_i1434" type="#_x0000_t75" style="width:46.5pt;height:13.5pt" o:ole="">
                  <v:imagedata r:id="rId783" o:title=""/>
                </v:shape>
                <o:OLEObject Type="Embed" ProgID="Equation.DSMT4" ShapeID="_x0000_i1434" DrawAspect="Content" ObjectID="_1687846578" r:id="rId78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đáy </w:t>
            </w:r>
            <w:r w:rsidRPr="0075306F">
              <w:rPr>
                <w:rFonts w:eastAsia="Arial"/>
                <w:position w:val="-6"/>
                <w:lang w:val="fr-FR"/>
              </w:rPr>
              <w:object w:dxaOrig="720" w:dyaOrig="285" w14:anchorId="70A7DFD5">
                <v:shape id="_x0000_i1435" type="#_x0000_t75" style="width:36pt;height:14.25pt" o:ole="">
                  <v:imagedata r:id="rId785" o:title=""/>
                </v:shape>
                <o:OLEObject Type="Embed" ProgID="Equation.DSMT4" ShapeID="_x0000_i1435" DrawAspect="Content" ObjectID="_1687846579" r:id="rId78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 là hình bình hành. </w:t>
            </w:r>
            <w:r w:rsidRPr="0075306F">
              <w:rPr>
                <w:rFonts w:eastAsia="Arial"/>
                <w:position w:val="-4"/>
                <w:lang w:val="fr-FR"/>
              </w:rPr>
              <w:object w:dxaOrig="330" w:dyaOrig="270" w14:anchorId="7342DE8B">
                <v:shape id="_x0000_i1436" type="#_x0000_t75" style="width:16.5pt;height:13.5pt" o:ole="">
                  <v:imagedata r:id="rId787" o:title=""/>
                </v:shape>
                <o:OLEObject Type="Embed" ProgID="Equation.DSMT4" ShapeID="_x0000_i1436" DrawAspect="Content" ObjectID="_1687846580" r:id="rId78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một điểm thuộc đoạn </w:t>
            </w:r>
            <w:r w:rsidRPr="0075306F">
              <w:rPr>
                <w:rFonts w:eastAsia="Arial"/>
                <w:position w:val="-6"/>
                <w:lang w:val="fr-FR"/>
              </w:rPr>
              <w:object w:dxaOrig="360" w:dyaOrig="285" w14:anchorId="6760778D">
                <v:shape id="_x0000_i1437" type="#_x0000_t75" style="width:18pt;height:14.25pt" o:ole="">
                  <v:imagedata r:id="rId789" o:title=""/>
                </v:shape>
                <o:OLEObject Type="Embed" ProgID="Equation.DSMT4" ShapeID="_x0000_i1437" DrawAspect="Content" ObjectID="_1687846581" r:id="rId79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Mặt phẳng </w:t>
            </w:r>
            <w:r w:rsidRPr="0075306F">
              <w:rPr>
                <w:rFonts w:eastAsia="Arial"/>
                <w:position w:val="-14"/>
                <w:lang w:val="fr-FR"/>
              </w:rPr>
              <w:object w:dxaOrig="840" w:dyaOrig="420" w14:anchorId="7AD73C34">
                <v:shape id="_x0000_i1438" type="#_x0000_t75" style="width:42pt;height:21pt" o:ole="">
                  <v:imagedata r:id="rId791" o:title=""/>
                </v:shape>
                <o:OLEObject Type="Embed" ProgID="Equation.DSMT4" ShapeID="_x0000_i1438" DrawAspect="Content" ObjectID="_1687846582" r:id="rId79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cắt hình chóp </w:t>
            </w:r>
            <w:r w:rsidRPr="0075306F">
              <w:rPr>
                <w:rFonts w:eastAsia="Arial"/>
                <w:position w:val="-6"/>
              </w:rPr>
              <w:object w:dxaOrig="930" w:dyaOrig="270" w14:anchorId="2E2D8AE2">
                <v:shape id="_x0000_i1439" type="#_x0000_t75" style="width:46.5pt;height:13.5pt" o:ole="">
                  <v:imagedata r:id="rId783" o:title=""/>
                </v:shape>
                <o:OLEObject Type="Embed" ProgID="Equation.DSMT4" ShapeID="_x0000_i1439" DrawAspect="Content" ObjectID="_1687846583" r:id="rId793"/>
              </w:object>
            </w:r>
            <w:r w:rsidRPr="0075306F">
              <w:rPr>
                <w:rFonts w:ascii="Chu Van An" w:hAnsi="Chu Van An" w:cs="Chu Van An"/>
                <w:position w:val="-10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>theo thiết diện là</w:t>
            </w:r>
          </w:p>
          <w:p w14:paraId="6A5C1951" w14:textId="6939695D" w:rsidR="00D976FE" w:rsidRPr="0075306F" w:rsidRDefault="00D976FE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926DA">
              <w:rPr>
                <w:rFonts w:ascii="Chu Van An" w:hAnsi="Chu Van An" w:cs="Chu Van An"/>
                <w:sz w:val="24"/>
                <w:szCs w:val="24"/>
              </w:rPr>
              <w:t>Hình thang</w: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Hình chữ nhật</w: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A441B67" w14:textId="30F0FABB" w:rsidR="00D976FE" w:rsidRPr="0075306F" w:rsidRDefault="00D976FE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Hình bình hành</w: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Tam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</w:p>
          <w:p w14:paraId="51DC3C99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0D8EEE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346783E3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67373B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 xml:space="preserve">Cho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2435BA79">
                <v:shape id="_x0000_i1440" type="#_x0000_t75" style="width:36.75pt;height:14.25pt" o:ole="">
                  <v:imagedata r:id="rId794" o:title=""/>
                </v:shape>
                <o:OLEObject Type="Embed" ProgID="Equation.DSMT4" ShapeID="_x0000_i1440" DrawAspect="Content" ObjectID="_1687846584" r:id="rId795"/>
              </w:objec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 xml:space="preserve"> có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55" w:dyaOrig="330" w14:anchorId="3C3F7A8A">
                <v:shape id="_x0000_i1441" type="#_x0000_t75" style="width:27.75pt;height:16.5pt" o:ole="">
                  <v:imagedata r:id="rId796" o:title=""/>
                </v:shape>
                <o:OLEObject Type="Embed" ProgID="Equation.DSMT4" ShapeID="_x0000_i1441" DrawAspect="Content" ObjectID="_1687846585" r:id="rId797"/>
              </w:objec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 xml:space="preserve"> lần lượt là trung điểm cạnh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55" w:dyaOrig="330" w14:anchorId="6A4CDE04">
                <v:shape id="_x0000_i1442" type="#_x0000_t75" style="width:42.75pt;height:16.5pt" o:ole="">
                  <v:imagedata r:id="rId798" o:title=""/>
                </v:shape>
                <o:OLEObject Type="Embed" ProgID="Equation.DSMT4" ShapeID="_x0000_i1442" DrawAspect="Content" ObjectID="_1687846586" r:id="rId799"/>
              </w:objec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 xml:space="preserve"> và điểm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21EE3026">
                <v:shape id="_x0000_i1443" type="#_x0000_t75" style="width:12.75pt;height:14.25pt" o:ole="">
                  <v:imagedata r:id="rId800" o:title=""/>
                </v:shape>
                <o:OLEObject Type="Embed" ProgID="Equation.DSMT4" ShapeID="_x0000_i1443" DrawAspect="Content" ObjectID="_1687846587" r:id="rId801"/>
              </w:objec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 xml:space="preserve"> thỏa mãn </w:t>
            </w:r>
            <w:r w:rsidRPr="0075306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30" w14:anchorId="49B9DC79">
                <v:shape id="_x0000_i1444" type="#_x0000_t75" style="width:55.5pt;height:31.5pt" o:ole="">
                  <v:imagedata r:id="rId802" o:title=""/>
                </v:shape>
                <o:OLEObject Type="Embed" ProgID="Equation.DSMT4" ShapeID="_x0000_i1444" DrawAspect="Content" ObjectID="_1687846588" r:id="rId803"/>
              </w:objec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 xml:space="preserve">. Thiết diện của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7A4BF069">
                <v:shape id="_x0000_i1445" type="#_x0000_t75" style="width:36.75pt;height:14.25pt" o:ole="">
                  <v:imagedata r:id="rId804" o:title=""/>
                </v:shape>
                <o:OLEObject Type="Embed" ProgID="Equation.DSMT4" ShapeID="_x0000_i1445" DrawAspect="Content" ObjectID="_1687846589" r:id="rId805"/>
              </w:objec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 xml:space="preserve"> khi cắt bởi 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390" w14:anchorId="4E52DFE8">
                <v:shape id="_x0000_i1446" type="#_x0000_t75" style="width:36.75pt;height:19.5pt" o:ole="">
                  <v:imagedata r:id="rId806" o:title=""/>
                </v:shape>
                <o:OLEObject Type="Embed" ProgID="Equation.DSMT4" ShapeID="_x0000_i1446" DrawAspect="Content" ObjectID="_1687846590" r:id="rId807"/>
              </w:objec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 xml:space="preserve"> là hình nào dưới đây?</w:t>
            </w:r>
          </w:p>
          <w:p w14:paraId="6ABEB08B" w14:textId="62A7EFD8" w:rsidR="00D976FE" w:rsidRPr="0075306F" w:rsidRDefault="00D976FE" w:rsidP="00C127CE">
            <w:pPr>
              <w:spacing w:line="276" w:lineRule="auto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 xml:space="preserve">Tam </w:t>
            </w:r>
            <w:r w:rsidR="000926DA" w:rsidRPr="000926DA">
              <w:rPr>
                <w:rFonts w:ascii="Chu Van An" w:eastAsia="Calibri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</w:p>
          <w:p w14:paraId="3087A3BB" w14:textId="48A126FB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>Hình bình hành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A1119A" w14:textId="5592A7BC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>Hình thang chỉ có một cặp cạnh song song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2D2486" w14:textId="43F9D225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Calibri" w:hAnsi="Chu Van An" w:cs="Chu Van An"/>
                <w:sz w:val="24"/>
                <w:szCs w:val="24"/>
              </w:rPr>
              <w:t>Hình thoi.</w:t>
            </w:r>
          </w:p>
          <w:p w14:paraId="32DF11E1" w14:textId="77777777" w:rsidR="00D976FE" w:rsidRPr="00297089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BDBF7A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527D930E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3B69C5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</w:pP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Câu 7:</w: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Cho hình chóp </w:t>
            </w:r>
            <w:r w:rsidRPr="0075306F">
              <w:rPr>
                <w:rFonts w:eastAsia="Times New Roman"/>
                <w:position w:val="-6"/>
              </w:rPr>
              <w:object w:dxaOrig="915" w:dyaOrig="285" w14:anchorId="5C64B98C">
                <v:shape id="_x0000_i1447" type="#_x0000_t75" style="width:45.75pt;height:14.25pt" o:ole="">
                  <v:imagedata r:id="rId808" o:title=""/>
                </v:shape>
                <o:OLEObject Type="Embed" ProgID="Equation.DSMT4" ShapeID="_x0000_i1447" DrawAspect="Content" ObjectID="_1687846591" r:id="rId809"/>
              </w:objec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có đáy </w:t>
            </w:r>
            <w:r w:rsidRPr="0075306F">
              <w:rPr>
                <w:rFonts w:eastAsia="Times New Roman"/>
                <w:position w:val="-6"/>
              </w:rPr>
              <w:object w:dxaOrig="720" w:dyaOrig="285" w14:anchorId="1F2F09C7">
                <v:shape id="_x0000_i1448" type="#_x0000_t75" style="width:36pt;height:14.25pt" o:ole="">
                  <v:imagedata r:id="rId810" o:title=""/>
                </v:shape>
                <o:OLEObject Type="Embed" ProgID="Equation.DSMT4" ShapeID="_x0000_i1448" DrawAspect="Content" ObjectID="_1687846592" r:id="rId811"/>
              </w:objec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là hình thang, </w:t>
            </w:r>
            <w:r w:rsidRPr="0075306F">
              <w:rPr>
                <w:rFonts w:eastAsia="Times New Roman"/>
                <w:position w:val="-10"/>
              </w:rPr>
              <w:object w:dxaOrig="1005" w:dyaOrig="315" w14:anchorId="6A96C991">
                <v:shape id="_x0000_i1449" type="#_x0000_t75" style="width:50.25pt;height:15.75pt" o:ole="">
                  <v:imagedata r:id="rId812" o:title=""/>
                </v:shape>
                <o:OLEObject Type="Embed" ProgID="Equation.DSMT4" ShapeID="_x0000_i1449" DrawAspect="Content" ObjectID="_1687846593" r:id="rId813"/>
              </w:objec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eastAsia="Times New Roman"/>
                <w:position w:val="-6"/>
              </w:rPr>
              <w:object w:dxaOrig="1095" w:dyaOrig="285" w14:anchorId="35BFBB4F">
                <v:shape id="_x0000_i1450" type="#_x0000_t75" style="width:54.75pt;height:14.25pt" o:ole="">
                  <v:imagedata r:id="rId814" o:title=""/>
                </v:shape>
                <o:OLEObject Type="Embed" ProgID="Equation.DSMT4" ShapeID="_x0000_i1450" DrawAspect="Content" ObjectID="_1687846594" r:id="rId815"/>
              </w:objec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. </w:t>
            </w:r>
            <w:r w:rsidRPr="0075306F">
              <w:rPr>
                <w:rFonts w:eastAsia="Times New Roman"/>
                <w:position w:val="-4"/>
              </w:rPr>
              <w:object w:dxaOrig="315" w:dyaOrig="255" w14:anchorId="1781944D">
                <v:shape id="_x0000_i1451" type="#_x0000_t75" style="width:15.75pt;height:12.75pt" o:ole="">
                  <v:imagedata r:id="rId816" o:title=""/>
                </v:shape>
                <o:OLEObject Type="Embed" ProgID="Equation.DSMT4" ShapeID="_x0000_i1451" DrawAspect="Content" ObjectID="_1687846595" r:id="rId817"/>
              </w:objec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eastAsia="Times New Roman"/>
                <w:position w:val="-6"/>
              </w:rPr>
              <w:object w:dxaOrig="285" w:dyaOrig="285" w14:anchorId="61231634">
                <v:shape id="_x0000_i1452" type="#_x0000_t75" style="width:14.25pt;height:14.25pt" o:ole="">
                  <v:imagedata r:id="rId818" o:title=""/>
                </v:shape>
                <o:OLEObject Type="Embed" ProgID="Equation.DSMT4" ShapeID="_x0000_i1452" DrawAspect="Content" ObjectID="_1687846596" r:id="rId819"/>
              </w:objec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lần lượt là trung điểm </w:t>
            </w:r>
            <w:r w:rsidRPr="0075306F">
              <w:rPr>
                <w:rFonts w:eastAsia="Times New Roman"/>
                <w:position w:val="-4"/>
              </w:rPr>
              <w:object w:dxaOrig="405" w:dyaOrig="255" w14:anchorId="1A17A6A1">
                <v:shape id="_x0000_i1453" type="#_x0000_t75" style="width:20.25pt;height:12.75pt" o:ole="">
                  <v:imagedata r:id="rId820" o:title=""/>
                </v:shape>
                <o:OLEObject Type="Embed" ProgID="Equation.DSMT4" ShapeID="_x0000_i1453" DrawAspect="Content" ObjectID="_1687846597" r:id="rId821"/>
              </w:objec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eastAsia="Times New Roman"/>
                <w:position w:val="-6"/>
              </w:rPr>
              <w:object w:dxaOrig="405" w:dyaOrig="285" w14:anchorId="18602AE2">
                <v:shape id="_x0000_i1454" type="#_x0000_t75" style="width:20.25pt;height:14.25pt" o:ole="">
                  <v:imagedata r:id="rId822" o:title=""/>
                </v:shape>
                <o:OLEObject Type="Embed" ProgID="Equation.DSMT4" ShapeID="_x0000_i1454" DrawAspect="Content" ObjectID="_1687846598" r:id="rId823"/>
              </w:objec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. </w:t>
            </w:r>
            <w:r w:rsidRPr="0075306F">
              <w:rPr>
                <w:rFonts w:eastAsia="Times New Roman"/>
                <w:position w:val="-6"/>
              </w:rPr>
              <w:object w:dxaOrig="255" w:dyaOrig="285" w14:anchorId="3C59E303">
                <v:shape id="_x0000_i1455" type="#_x0000_t75" style="width:12.75pt;height:14.25pt" o:ole="">
                  <v:imagedata r:id="rId824" o:title=""/>
                </v:shape>
                <o:OLEObject Type="Embed" ProgID="Equation.DSMT4" ShapeID="_x0000_i1455" DrawAspect="Content" ObjectID="_1687846599" r:id="rId825"/>
              </w:objec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là trọng tâm </w:t>
            </w:r>
            <w:r w:rsidRPr="0075306F">
              <w:rPr>
                <w:rFonts w:eastAsia="Times New Roman"/>
                <w:position w:val="-6"/>
              </w:rPr>
              <w:object w:dxaOrig="660" w:dyaOrig="285" w14:anchorId="5F66CBCB">
                <v:shape id="_x0000_i1456" type="#_x0000_t75" style="width:33pt;height:14.25pt" o:ole="">
                  <v:imagedata r:id="rId826" o:title=""/>
                </v:shape>
                <o:OLEObject Type="Embed" ProgID="Equation.DSMT4" ShapeID="_x0000_i1456" DrawAspect="Content" ObjectID="_1687846600" r:id="rId827"/>
              </w:objec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. Mặt phẳng </w:t>
            </w:r>
            <w:r w:rsidRPr="0075306F">
              <w:rPr>
                <w:rFonts w:eastAsia="Times New Roman"/>
                <w:position w:val="-10"/>
              </w:rPr>
              <w:object w:dxaOrig="795" w:dyaOrig="315" w14:anchorId="05A5258F">
                <v:shape id="_x0000_i1457" type="#_x0000_t75" style="width:39.75pt;height:15.75pt" o:ole="">
                  <v:imagedata r:id="rId828" o:title=""/>
                </v:shape>
                <o:OLEObject Type="Embed" ProgID="Equation.DSMT4" ShapeID="_x0000_i1457" DrawAspect="Content" ObjectID="_1687846601" r:id="rId829"/>
              </w:object>
            </w:r>
            <w:r w:rsidRPr="0075306F">
              <w:rPr>
                <w:rFonts w:ascii="Chu Van An" w:eastAsia="Times New Roman" w:hAnsi="Chu Van An" w:cs="Chu Van An"/>
                <w:i/>
                <w:sz w:val="24"/>
                <w:szCs w:val="24"/>
                <w:lang w:val="nl-NL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cắt hình chóp </w:t>
            </w:r>
            <w:r w:rsidRPr="0075306F">
              <w:rPr>
                <w:rFonts w:eastAsia="Times New Roman"/>
                <w:position w:val="-6"/>
              </w:rPr>
              <w:object w:dxaOrig="915" w:dyaOrig="285" w14:anchorId="2B9E8743">
                <v:shape id="_x0000_i1458" type="#_x0000_t75" style="width:45.75pt;height:14.25pt" o:ole="">
                  <v:imagedata r:id="rId830" o:title=""/>
                </v:shape>
                <o:OLEObject Type="Embed" ProgID="Equation.DSMT4" ShapeID="_x0000_i1458" DrawAspect="Content" ObjectID="_1687846602" r:id="rId831"/>
              </w:objec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theo thiết diện là</w:t>
            </w:r>
          </w:p>
          <w:p w14:paraId="3C5556ED" w14:textId="5387EA04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  <w:lang w:val="nl-NL"/>
              </w:rPr>
              <w:t>Hình bình hành.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285" w14:anchorId="7BB7E489">
                <v:shape id="_x0000_i1459" type="#_x0000_t75" style="width:39pt;height:14.25pt" o:ole="">
                  <v:imagedata r:id="rId832" o:title=""/>
                </v:shape>
                <o:OLEObject Type="Embed" ProgID="Equation.DSMT4" ShapeID="_x0000_i1459" DrawAspect="Content" ObjectID="_1687846603" r:id="rId83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F489F5" w14:textId="78762A11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58C75BBF">
                <v:shape id="_x0000_i1460" type="#_x0000_t75" style="width:36pt;height:14.25pt" o:ole="">
                  <v:imagedata r:id="rId834" o:title=""/>
                </v:shape>
                <o:OLEObject Type="Embed" ProgID="Equation.DSMT4" ShapeID="_x0000_i1460" DrawAspect="Content" ObjectID="_1687846604" r:id="rId83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Ngũ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</w:p>
          <w:p w14:paraId="305D4DE7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825EDA" w14:textId="77777777" w:rsidR="00D976FE" w:rsidRPr="00297089" w:rsidRDefault="00D976FE" w:rsidP="00C127C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4CF18190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7F7354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8: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73179184">
                <v:shape id="_x0000_i1461" type="#_x0000_t75" style="width:36pt;height:13.5pt" o:ole="">
                  <v:imagedata r:id="rId836" o:title=""/>
                </v:shape>
                <o:OLEObject Type="Embed" ProgID="Equation.DSMT4" ShapeID="_x0000_i1461" DrawAspect="Content" ObjectID="_1687846605" r:id="rId83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và điểm </w:t>
            </w:r>
            <w:r w:rsidRPr="0075306F">
              <w:rPr>
                <w:rFonts w:ascii="Chu Van An" w:hAnsi="Chu Van An" w:cs="Chu Van An"/>
                <w:i/>
                <w:iCs/>
                <w:sz w:val="24"/>
                <w:szCs w:val="24"/>
              </w:rPr>
              <w:t xml:space="preserve">M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thay đổi trên cạnh </w:t>
            </w:r>
            <w:r w:rsidRPr="0075306F">
              <w:rPr>
                <w:rFonts w:ascii="Chu Van An" w:hAnsi="Chu Van An" w:cs="Chu Van An"/>
                <w:i/>
                <w:iCs/>
                <w:sz w:val="24"/>
                <w:szCs w:val="24"/>
              </w:rPr>
              <w:t xml:space="preserve">AB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(</w:t>
            </w:r>
            <w:r w:rsidRPr="0075306F">
              <w:rPr>
                <w:rFonts w:ascii="Chu Van An" w:hAnsi="Chu Van An" w:cs="Chu Van An"/>
                <w:i/>
                <w:iCs/>
                <w:sz w:val="24"/>
                <w:szCs w:val="24"/>
              </w:rPr>
              <w:t xml:space="preserve">M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không trùng với các đỉnh). Thiết diện của tứ diện tạo bởi mặt phẳng qua </w:t>
            </w:r>
            <w:r w:rsidRPr="0075306F">
              <w:rPr>
                <w:rFonts w:ascii="Chu Van An" w:hAnsi="Chu Van An" w:cs="Chu Van An"/>
                <w:i/>
                <w:iCs/>
                <w:sz w:val="24"/>
                <w:szCs w:val="24"/>
              </w:rPr>
              <w:t>M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75306F">
              <w:rPr>
                <w:rFonts w:ascii="Chu Van An" w:hAnsi="Chu Van An" w:cs="Chu Van An"/>
                <w:i/>
                <w:iCs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song song với hai đường thẳng </w:t>
            </w:r>
            <w:r w:rsidRPr="0075306F">
              <w:rPr>
                <w:rFonts w:ascii="Chu Van An" w:hAnsi="Chu Van An" w:cs="Chu Van An"/>
                <w:i/>
                <w:iCs/>
                <w:sz w:val="24"/>
                <w:szCs w:val="24"/>
              </w:rPr>
              <w:t xml:space="preserve">AC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5306F">
              <w:rPr>
                <w:rFonts w:ascii="Chu Van An" w:hAnsi="Chu Van An" w:cs="Chu Van An"/>
                <w:i/>
                <w:iCs/>
                <w:sz w:val="24"/>
                <w:szCs w:val="24"/>
              </w:rPr>
              <w:t xml:space="preserve">BD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luôn là</w:t>
            </w:r>
          </w:p>
          <w:p w14:paraId="52781EED" w14:textId="628EC136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>m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ột tam giá</w:t>
            </w:r>
          </w:p>
          <w:p w14:paraId="654759E4" w14:textId="714372E4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>m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ột ngũ giá</w:t>
            </w:r>
          </w:p>
          <w:p w14:paraId="7D5059F7" w14:textId="2A0A37EC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>m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ột tứ giác có hai đường chéo vuông góc nhau.</w:t>
            </w:r>
          </w:p>
          <w:p w14:paraId="0E984647" w14:textId="0D98B359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  <w:lang w:val="vi-VN"/>
              </w:rPr>
              <w:t>m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ột tứ giác có hai đường chéo cắt nhau tại trung điểm mỗi đường.</w:t>
            </w:r>
          </w:p>
          <w:p w14:paraId="02CCDADA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F4947F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D976FE" w:rsidRPr="00297089" w14:paraId="56DDB5BE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044F56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6A365AB4">
                <v:shape id="_x0000_i1462" type="#_x0000_t75" style="width:45.75pt;height:13.5pt" o:ole="">
                  <v:imagedata r:id="rId838" o:title=""/>
                </v:shape>
                <o:OLEObject Type="Embed" ProgID="Equation.DSMT4" ShapeID="_x0000_i1462" DrawAspect="Content" ObjectID="_1687846606" r:id="rId83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đáy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42429F01">
                <v:shape id="_x0000_i1463" type="#_x0000_t75" style="width:36pt;height:13.5pt" o:ole="">
                  <v:imagedata r:id="rId840" o:title=""/>
                </v:shape>
                <o:OLEObject Type="Embed" ProgID="Equation.DSMT4" ShapeID="_x0000_i1463" DrawAspect="Content" ObjectID="_1687846607" r:id="rId84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hình thang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405" w14:anchorId="10DACD9F">
                <v:shape id="_x0000_i1464" type="#_x0000_t75" style="width:58.5pt;height:20.25pt" o:ole="">
                  <v:imagedata r:id="rId842" o:title=""/>
                </v:shape>
                <o:OLEObject Type="Embed" ProgID="Equation.DSMT4" ShapeID="_x0000_i1464" DrawAspect="Content" ObjectID="_1687846608" r:id="rId84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gọi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350F0196">
                <v:shape id="_x0000_i1465" type="#_x0000_t75" style="width:16.5pt;height:13.5pt" o:ole="">
                  <v:imagedata r:id="rId844" o:title=""/>
                </v:shape>
                <o:OLEObject Type="Embed" ProgID="Equation.DSMT4" ShapeID="_x0000_i1465" DrawAspect="Content" ObjectID="_1687846609" r:id="rId84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1BBCB382">
                <v:shape id="_x0000_i1466" type="#_x0000_t75" style="width:20.25pt;height:13.5pt" o:ole="">
                  <v:imagedata r:id="rId846" o:title=""/>
                </v:shape>
                <o:OLEObject Type="Embed" ProgID="Equation.DSMT4" ShapeID="_x0000_i1466" DrawAspect="Content" ObjectID="_1687846610" r:id="rId84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313F37CD">
                <v:shape id="_x0000_i1467" type="#_x0000_t75" style="width:21pt;height:20.25pt" o:ole="">
                  <v:imagedata r:id="rId848" o:title=""/>
                </v:shape>
                <o:OLEObject Type="Embed" ProgID="Equation.DSMT4" ShapeID="_x0000_i1467" DrawAspect="Content" ObjectID="_1687846611" r:id="rId84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đi qua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614C8871">
                <v:shape id="_x0000_i1468" type="#_x0000_t75" style="width:16.5pt;height:13.5pt" o:ole="">
                  <v:imagedata r:id="rId850" o:title=""/>
                </v:shape>
                <o:OLEObject Type="Embed" ProgID="Equation.DSMT4" ShapeID="_x0000_i1468" DrawAspect="Content" ObjectID="_1687846612" r:id="rId85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song song với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501B3024">
                <v:shape id="_x0000_i1469" type="#_x0000_t75" style="width:40.5pt;height:16.5pt" o:ole="">
                  <v:imagedata r:id="rId852" o:title=""/>
                </v:shape>
                <o:OLEObject Type="Embed" ProgID="Equation.DSMT4" ShapeID="_x0000_i1469" DrawAspect="Content" ObjectID="_1687846613" r:id="rId85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cắt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3E12ADCB">
                <v:shape id="_x0000_i1470" type="#_x0000_t75" style="width:45.75pt;height:13.5pt" o:ole="">
                  <v:imagedata r:id="rId854" o:title=""/>
                </v:shape>
                <o:OLEObject Type="Embed" ProgID="Equation.DSMT4" ShapeID="_x0000_i1470" DrawAspect="Content" ObjectID="_1687846614" r:id="rId85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theo thiết diện là hình gì?</w:t>
            </w:r>
          </w:p>
          <w:p w14:paraId="08648597" w14:textId="66B9AC54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Ngũ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Hình bình hành.</w:t>
            </w:r>
          </w:p>
          <w:p w14:paraId="1365A230" w14:textId="4B79BCAF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Tam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Hình thang.</w:t>
            </w:r>
          </w:p>
          <w:p w14:paraId="3D0BC4FC" w14:textId="77777777" w:rsidR="00D976FE" w:rsidRPr="00297089" w:rsidRDefault="00D976FE" w:rsidP="00C127C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90BE35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2641FB37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922699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95" w:dyaOrig="315" w14:anchorId="6DA220FB">
                <v:shape id="_x0000_i1471" type="#_x0000_t75" style="width:84.75pt;height:15.75pt" o:ole="">
                  <v:imagedata r:id="rId856" o:title=""/>
                </v:shape>
                <o:OLEObject Type="Embed" ProgID="Equation.DSMT4" ShapeID="_x0000_i1471" DrawAspect="Content" ObjectID="_1687846615" r:id="rId85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7FD82E06">
                <v:shape id="_x0000_i1472" type="#_x0000_t75" style="width:21pt;height:20.25pt" o:ole="">
                  <v:imagedata r:id="rId858" o:title=""/>
                </v:shape>
                <o:OLEObject Type="Embed" ProgID="Equation.DSMT4" ShapeID="_x0000_i1472" DrawAspect="Content" ObjectID="_1687846616" r:id="rId85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qua trung điểm của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236A8B4D">
                <v:shape id="_x0000_i1473" type="#_x0000_t75" style="width:21pt;height:14.25pt" o:ole="">
                  <v:imagedata r:id="rId860" o:title=""/>
                </v:shape>
                <o:OLEObject Type="Embed" ProgID="Equation.DSMT4" ShapeID="_x0000_i1473" DrawAspect="Content" ObjectID="_1687846617" r:id="rId86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song song với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25" w:dyaOrig="315" w14:anchorId="496ECAD6">
                <v:shape id="_x0000_i1474" type="#_x0000_t75" style="width:41.25pt;height:15.75pt" o:ole="">
                  <v:imagedata r:id="rId862" o:title=""/>
                </v:shape>
                <o:OLEObject Type="Embed" ProgID="Equation.DSMT4" ShapeID="_x0000_i1474" DrawAspect="Content" ObjectID="_1687846618" r:id="rId86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cắt tứ diện đã cho theo thiết diện là</w:t>
            </w:r>
          </w:p>
          <w:p w14:paraId="0BDF76A1" w14:textId="3537705F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Hình thoi.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Hình chữ nhật.</w:t>
            </w:r>
          </w:p>
          <w:p w14:paraId="16D6B710" w14:textId="2D7560AE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Hình vuông.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Hình tam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</w:p>
          <w:p w14:paraId="4639999C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C6C360" w14:textId="77777777" w:rsidR="00D976FE" w:rsidRPr="00297089" w:rsidRDefault="00D976FE" w:rsidP="00C127C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72DD32AE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4F2F71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Cho hình chóp </w:t>
            </w:r>
            <w:r w:rsidRPr="0075306F">
              <w:rPr>
                <w:rFonts w:eastAsia="Arial"/>
                <w:position w:val="-6"/>
              </w:rPr>
              <w:object w:dxaOrig="915" w:dyaOrig="285" w14:anchorId="3A68409F">
                <v:shape id="_x0000_i1475" type="#_x0000_t75" style="width:45.75pt;height:14.25pt" o:ole="">
                  <v:imagedata r:id="rId864" o:title=""/>
                </v:shape>
                <o:OLEObject Type="Embed" ProgID="Equation.DSMT4" ShapeID="_x0000_i1475" DrawAspect="Content" ObjectID="_1687846619" r:id="rId86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có đáy </w:t>
            </w:r>
            <w:r w:rsidRPr="0075306F">
              <w:rPr>
                <w:rFonts w:eastAsia="Arial"/>
                <w:position w:val="-6"/>
              </w:rPr>
              <w:object w:dxaOrig="720" w:dyaOrig="285" w14:anchorId="4C83D52C">
                <v:shape id="_x0000_i1476" type="#_x0000_t75" style="width:36pt;height:14.25pt" o:ole="">
                  <v:imagedata r:id="rId866" o:title=""/>
                </v:shape>
                <o:OLEObject Type="Embed" ProgID="Equation.DSMT4" ShapeID="_x0000_i1476" DrawAspect="Content" ObjectID="_1687846620" r:id="rId86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hình thang </w:t>
            </w:r>
            <w:r w:rsidRPr="0075306F">
              <w:rPr>
                <w:rFonts w:eastAsia="Arial"/>
                <w:position w:val="-14"/>
              </w:rPr>
              <w:object w:dxaOrig="1155" w:dyaOrig="405" w14:anchorId="7895E8C6">
                <v:shape id="_x0000_i1477" type="#_x0000_t75" style="width:57.75pt;height:20.25pt" o:ole="">
                  <v:imagedata r:id="rId868" o:title=""/>
                </v:shape>
                <o:OLEObject Type="Embed" ProgID="Equation.DSMT4" ShapeID="_x0000_i1477" DrawAspect="Content" ObjectID="_1687846621" r:id="rId86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Gọi </w:t>
            </w:r>
            <w:r w:rsidRPr="0075306F">
              <w:rPr>
                <w:rFonts w:eastAsia="Arial"/>
                <w:position w:val="-10"/>
              </w:rPr>
              <w:object w:dxaOrig="420" w:dyaOrig="315" w14:anchorId="2A0FF46F">
                <v:shape id="_x0000_i1478" type="#_x0000_t75" style="width:21pt;height:15.75pt" o:ole="">
                  <v:imagedata r:id="rId870" o:title=""/>
                </v:shape>
                <o:OLEObject Type="Embed" ProgID="Equation.DSMT4" ShapeID="_x0000_i1478" DrawAspect="Content" ObjectID="_1687846622" r:id="rId87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lần lượt là trung điểm của các cạnh </w:t>
            </w:r>
            <w:r w:rsidRPr="0075306F">
              <w:rPr>
                <w:rFonts w:eastAsia="Arial"/>
                <w:position w:val="-10"/>
              </w:rPr>
              <w:object w:dxaOrig="840" w:dyaOrig="315" w14:anchorId="41210D95">
                <v:shape id="_x0000_i1479" type="#_x0000_t75" style="width:42pt;height:15.75pt" o:ole="">
                  <v:imagedata r:id="rId872" o:title=""/>
                </v:shape>
                <o:OLEObject Type="Embed" ProgID="Equation.DSMT4" ShapeID="_x0000_i1479" DrawAspect="Content" ObjectID="_1687846623" r:id="rId87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G là trọng tâm tam giác </w:t>
            </w:r>
            <w:r w:rsidRPr="0075306F">
              <w:rPr>
                <w:rFonts w:eastAsia="Arial"/>
                <w:position w:val="-6"/>
              </w:rPr>
              <w:object w:dxaOrig="495" w:dyaOrig="285" w14:anchorId="2C12DD01">
                <v:shape id="_x0000_i1480" type="#_x0000_t75" style="width:24.75pt;height:14.25pt" o:ole="">
                  <v:imagedata r:id="rId874" o:title=""/>
                </v:shape>
                <o:OLEObject Type="Embed" ProgID="Equation.DSMT4" ShapeID="_x0000_i1480" DrawAspect="Content" ObjectID="_1687846624" r:id="rId87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Biết thiết diện của hình chóp cắt bởi mặt phẳng </w:t>
            </w:r>
            <w:r w:rsidRPr="0075306F">
              <w:rPr>
                <w:rFonts w:eastAsia="Arial"/>
                <w:position w:val="-14"/>
              </w:rPr>
              <w:object w:dxaOrig="645" w:dyaOrig="405" w14:anchorId="6AB53AF7">
                <v:shape id="_x0000_i1481" type="#_x0000_t75" style="width:32.25pt;height:20.25pt" o:ole="">
                  <v:imagedata r:id="rId876" o:title=""/>
                </v:shape>
                <o:OLEObject Type="Embed" ProgID="Equation.DSMT4" ShapeID="_x0000_i1481" DrawAspect="Content" ObjectID="_1687846625" r:id="rId87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hình bình hành.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Hỏi khẳng định nào sao đây đúng?</w:t>
            </w:r>
          </w:p>
          <w:p w14:paraId="14DBE050" w14:textId="3FE21711" w:rsidR="00D976FE" w:rsidRPr="0075306F" w:rsidRDefault="00D976FE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Arial" w:hAnsi="Chu Van An" w:cs="Chu Van An"/>
                <w:position w:val="-24"/>
                <w:sz w:val="24"/>
                <w:szCs w:val="24"/>
                <w:lang w:val="x-none" w:eastAsia="x-none"/>
              </w:rPr>
              <w:object w:dxaOrig="1140" w:dyaOrig="615" w14:anchorId="45A3FA22">
                <v:shape id="_x0000_i1482" type="#_x0000_t75" style="width:57pt;height:30.75pt" o:ole="">
                  <v:imagedata r:id="rId878" o:title=""/>
                </v:shape>
                <o:OLEObject Type="Embed" ProgID="Equation.DSMT4" ShapeID="_x0000_i1482" DrawAspect="Content" ObjectID="_1687846626" r:id="rId87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Arial" w:hAnsi="Chu Van An" w:cs="Chu Van An"/>
                <w:position w:val="-24"/>
                <w:sz w:val="24"/>
                <w:szCs w:val="24"/>
                <w:lang w:val="x-none" w:eastAsia="x-none"/>
              </w:rPr>
              <w:object w:dxaOrig="1155" w:dyaOrig="615" w14:anchorId="3EBFD37A">
                <v:shape id="_x0000_i1483" type="#_x0000_t75" style="width:57.75pt;height:30.75pt" o:ole="">
                  <v:imagedata r:id="rId880" o:title=""/>
                </v:shape>
                <o:OLEObject Type="Embed" ProgID="Equation.DSMT4" ShapeID="_x0000_i1483" DrawAspect="Content" ObjectID="_1687846627" r:id="rId88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3923DE" w14:textId="25624BE6" w:rsidR="00D976FE" w:rsidRPr="0075306F" w:rsidRDefault="00D976FE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position w:val="-8"/>
                <w:sz w:val="24"/>
                <w:szCs w:val="24"/>
              </w:rPr>
            </w:pP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080" w:dyaOrig="285" w14:anchorId="6020C317">
                <v:shape id="_x0000_i1484" type="#_x0000_t75" style="width:54pt;height:14.25pt" o:ole="">
                  <v:imagedata r:id="rId882" o:title=""/>
                </v:shape>
                <o:OLEObject Type="Embed" ProgID="Equation.DSMT4" ShapeID="_x0000_i1484" DrawAspect="Content" ObjectID="_1687846628" r:id="rId88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8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position w:val="-8"/>
                <w:sz w:val="24"/>
                <w:szCs w:val="24"/>
              </w:rPr>
              <w:t>Ⓓ.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position w:val="-8"/>
                <w:sz w:val="24"/>
                <w:szCs w:val="24"/>
              </w:rPr>
              <w:t xml:space="preserve">  </w:t>
            </w:r>
            <w:r w:rsidRPr="0075306F">
              <w:rPr>
                <w:rFonts w:ascii="Chu Van An" w:eastAsia="Arial" w:hAnsi="Chu Van An" w:cs="Chu Van An"/>
                <w:position w:val="-24"/>
                <w:sz w:val="24"/>
                <w:szCs w:val="24"/>
                <w:lang w:val="x-none" w:eastAsia="x-none"/>
              </w:rPr>
              <w:object w:dxaOrig="1155" w:dyaOrig="615" w14:anchorId="63E9260A">
                <v:shape id="_x0000_i1485" type="#_x0000_t75" style="width:57.75pt;height:30.75pt" o:ole="">
                  <v:imagedata r:id="rId884" o:title=""/>
                </v:shape>
                <o:OLEObject Type="Embed" ProgID="Equation.DSMT4" ShapeID="_x0000_i1485" DrawAspect="Content" ObjectID="_1687846629" r:id="rId885"/>
              </w:object>
            </w:r>
          </w:p>
          <w:p w14:paraId="7521EE70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C52305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3915D99C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EE426F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Câu 12:</w: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026541ED">
                <v:shape id="_x0000_i1486" type="#_x0000_t75" style="width:36pt;height:14.25pt" o:ole="">
                  <v:imagedata r:id="rId886" o:title=""/>
                </v:shape>
                <o:OLEObject Type="Embed" ProgID="Equation.DSMT4" ShapeID="_x0000_i1486" DrawAspect="Content" ObjectID="_1687846630" r:id="rId88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Điểm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019ED0FB">
                <v:shape id="_x0000_i1487" type="#_x0000_t75" style="width:15.75pt;height:12.75pt" o:ole="">
                  <v:imagedata r:id="rId888" o:title=""/>
                </v:shape>
                <o:OLEObject Type="Embed" ProgID="Equation.DSMT4" ShapeID="_x0000_i1487" DrawAspect="Content" ObjectID="_1687846631" r:id="rId88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thuộc đoạn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44C3E349">
                <v:shape id="_x0000_i1488" type="#_x0000_t75" style="width:21pt;height:14.25pt" o:ole="">
                  <v:imagedata r:id="rId890" o:title=""/>
                </v:shape>
                <o:OLEObject Type="Embed" ProgID="Equation.DSMT4" ShapeID="_x0000_i1488" DrawAspect="Content" ObjectID="_1687846632" r:id="rId89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(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29F3378A">
                <v:shape id="_x0000_i1489" type="#_x0000_t75" style="width:15.75pt;height:12.75pt" o:ole="">
                  <v:imagedata r:id="rId892" o:title=""/>
                </v:shape>
                <o:OLEObject Type="Embed" ProgID="Equation.DSMT4" ShapeID="_x0000_i1489" DrawAspect="Content" ObjectID="_1687846633" r:id="rId89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khác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2A66F90">
                <v:shape id="_x0000_i1490" type="#_x0000_t75" style="width:12pt;height:12.75pt" o:ole="">
                  <v:imagedata r:id="rId894" o:title=""/>
                </v:shape>
                <o:OLEObject Type="Embed" ProgID="Equation.DSMT4" ShapeID="_x0000_i1490" DrawAspect="Content" ObjectID="_1687846634" r:id="rId89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7612DD9F">
                <v:shape id="_x0000_i1491" type="#_x0000_t75" style="width:15.75pt;height:12.75pt" o:ole="">
                  <v:imagedata r:id="rId896" o:title=""/>
                </v:shape>
                <o:OLEObject Type="Embed" ProgID="Equation.DSMT4" ShapeID="_x0000_i1491" DrawAspect="Content" ObjectID="_1687846635" r:id="rId89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khác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4CCD15C5">
                <v:shape id="_x0000_i1492" type="#_x0000_t75" style="width:12pt;height:14.25pt" o:ole="">
                  <v:imagedata r:id="rId898" o:title=""/>
                </v:shape>
                <o:OLEObject Type="Embed" ProgID="Equation.DSMT4" ShapeID="_x0000_i1492" DrawAspect="Content" ObjectID="_1687846636" r:id="rId89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). 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72C90DE4">
                <v:shape id="_x0000_i1493" type="#_x0000_t75" style="width:21pt;height:20.25pt" o:ole="">
                  <v:imagedata r:id="rId900" o:title=""/>
                </v:shape>
                <o:OLEObject Type="Embed" ProgID="Equation.DSMT4" ShapeID="_x0000_i1493" DrawAspect="Content" ObjectID="_1687846637" r:id="rId90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đi qua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2626D02D">
                <v:shape id="_x0000_i1494" type="#_x0000_t75" style="width:15.75pt;height:12.75pt" o:ole="">
                  <v:imagedata r:id="rId902" o:title=""/>
                </v:shape>
                <o:OLEObject Type="Embed" ProgID="Equation.DSMT4" ShapeID="_x0000_i1494" DrawAspect="Content" ObjectID="_1687846638" r:id="rId90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song song với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3A0D1B00">
                <v:shape id="_x0000_i1495" type="#_x0000_t75" style="width:20.25pt;height:12.75pt" o:ole="">
                  <v:imagedata r:id="rId904" o:title=""/>
                </v:shape>
                <o:OLEObject Type="Embed" ProgID="Equation.DSMT4" ShapeID="_x0000_i1495" DrawAspect="Content" ObjectID="_1687846639" r:id="rId90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255" w14:anchorId="23D1A1DF">
                <v:shape id="_x0000_i1496" type="#_x0000_t75" style="width:21pt;height:12.75pt" o:ole="">
                  <v:imagedata r:id="rId906" o:title=""/>
                </v:shape>
                <o:OLEObject Type="Embed" ProgID="Equation.DSMT4" ShapeID="_x0000_i1496" DrawAspect="Content" ObjectID="_1687846640" r:id="rId90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Thiết diện của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3C3BBDCE">
                <v:shape id="_x0000_i1497" type="#_x0000_t75" style="width:21pt;height:20.25pt" o:ole="">
                  <v:imagedata r:id="rId908" o:title=""/>
                </v:shape>
                <o:OLEObject Type="Embed" ProgID="Equation.DSMT4" ShapeID="_x0000_i1497" DrawAspect="Content" ObjectID="_1687846641" r:id="rId90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với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5AED60D9">
                <v:shape id="_x0000_i1498" type="#_x0000_t75" style="width:36pt;height:14.25pt" o:ole="">
                  <v:imagedata r:id="rId910" o:title=""/>
                </v:shape>
                <o:OLEObject Type="Embed" ProgID="Equation.DSMT4" ShapeID="_x0000_i1498" DrawAspect="Content" ObjectID="_1687846642" r:id="rId91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hình gì?</w:t>
            </w:r>
          </w:p>
          <w:p w14:paraId="117774AB" w14:textId="345E6BF4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Hình tam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  <w:lang w:val="pt-BR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>Hình bình hành.</w:t>
            </w:r>
          </w:p>
          <w:p w14:paraId="2EC37D84" w14:textId="60A4F275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>Hình vuông.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>Hình chữ nhật.</w:t>
            </w:r>
          </w:p>
          <w:p w14:paraId="1CB3100A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7B165E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0AB9AC18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49F7C3" w14:textId="18482D2C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22" w:name="TestQ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hình chóp tứ giác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00" w:dyaOrig="270" w14:anchorId="5FA95CF1">
                <v:shape id="_x0000_i1499" type="#_x0000_t75" style="width:45pt;height:13.5pt" o:ole="">
                  <v:imagedata r:id="rId912" o:title=""/>
                </v:shape>
                <o:OLEObject Type="Embed" ProgID="Equation.DSMT4" ShapeID="_x0000_i1499" DrawAspect="Content" ObjectID="_1687846643" r:id="rId91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có đáy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70" w14:anchorId="7F5F69E8">
                <v:shape id="_x0000_i1500" type="#_x0000_t75" style="width:35.25pt;height:13.5pt" o:ole="">
                  <v:imagedata r:id="rId914" o:title=""/>
                </v:shape>
                <o:OLEObject Type="Embed" ProgID="Equation.DSMT4" ShapeID="_x0000_i1500" DrawAspect="Content" ObjectID="_1687846644" r:id="rId91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là hình bình hành tâm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0A6ED9C1">
                <v:shape id="_x0000_i1501" type="#_x0000_t75" style="width:12pt;height:14.25pt" o:ole="">
                  <v:imagedata r:id="rId916" o:title=""/>
                </v:shape>
                <o:OLEObject Type="Embed" ProgID="Equation.DSMT4" ShapeID="_x0000_i1501" DrawAspect="Content" ObjectID="_1687846645" r:id="rId91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9A466F3">
                <v:shape id="_x0000_i1502" type="#_x0000_t75" style="width:9.75pt;height:12.75pt" o:ole="">
                  <v:imagedata r:id="rId918" o:title=""/>
                </v:shape>
                <o:OLEObject Type="Embed" ProgID="Equation.DSMT4" ShapeID="_x0000_i1502" DrawAspect="Content" ObjectID="_1687846646" r:id="rId919"/>
              </w:object>
            </w:r>
            <w:r w:rsidRPr="0075306F">
              <w:rPr>
                <w:rFonts w:ascii="Chu Van An" w:hAnsi="Chu Van An" w:cs="Chu Van An"/>
                <w:position w:val="-24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là trung điểm của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130E6E11">
                <v:shape id="_x0000_i1503" type="#_x0000_t75" style="width:18.75pt;height:14.25pt" o:ole="">
                  <v:imagedata r:id="rId920" o:title=""/>
                </v:shape>
                <o:OLEObject Type="Embed" ProgID="Equation.DSMT4" ShapeID="_x0000_i1503" DrawAspect="Content" ObjectID="_1687846647" r:id="rId92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 Thiết diện của hình chóp cắt bởi mp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05" w:dyaOrig="375" w14:anchorId="2BA14A55">
                <v:shape id="_x0000_i1504" type="#_x0000_t75" style="width:20.25pt;height:18.75pt" o:ole="">
                  <v:imagedata r:id="rId922" o:title=""/>
                </v:shape>
                <o:OLEObject Type="Embed" ProgID="Equation.DSMT4" ShapeID="_x0000_i1504" DrawAspect="Content" ObjectID="_1687846648" r:id="rId923"/>
              </w:object>
            </w:r>
            <w:r w:rsidRPr="0075306F"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qua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65AD75A5">
                <v:shape id="_x0000_i1505" type="#_x0000_t75" style="width:9.75pt;height:12.75pt" o:ole="">
                  <v:imagedata r:id="rId924" o:title=""/>
                </v:shape>
                <o:OLEObject Type="Embed" ProgID="Equation.DSMT4" ShapeID="_x0000_i1505" DrawAspect="Content" ObjectID="_1687846649" r:id="rId925"/>
              </w:object>
            </w:r>
            <w:r w:rsidRPr="0075306F"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và song song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55" w14:anchorId="4A8721D1">
                <v:shape id="_x0000_i1506" type="#_x0000_t75" style="width:19.5pt;height:12.75pt" o:ole="">
                  <v:imagedata r:id="rId926" o:title=""/>
                </v:shape>
                <o:OLEObject Type="Embed" ProgID="Equation.DSMT4" ShapeID="_x0000_i1506" DrawAspect="Content" ObjectID="_1687846650" r:id="rId92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70" w14:anchorId="3D2937D3">
                <v:shape id="_x0000_i1507" type="#_x0000_t75" style="width:18.75pt;height:13.5pt" o:ole="">
                  <v:imagedata r:id="rId928" o:title=""/>
                </v:shape>
                <o:OLEObject Type="Embed" ProgID="Equation.DSMT4" ShapeID="_x0000_i1507" DrawAspect="Content" ObjectID="_1687846651" r:id="rId92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là</w:t>
            </w:r>
            <w:bookmarkEnd w:id="122"/>
          </w:p>
          <w:p w14:paraId="2EB2AF42" w14:textId="579DD4DD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123" w:name="TestA"/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Lục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  <w:bookmarkEnd w:id="123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24" w:name="TestB"/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Ngũ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  <w:bookmarkEnd w:id="124"/>
          </w:p>
          <w:p w14:paraId="17FA5264" w14:textId="2B8735E4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25" w:name="TestC"/>
            <w:r w:rsidRPr="0075306F">
              <w:rPr>
                <w:rFonts w:ascii="Chu Van An" w:hAnsi="Chu Van An" w:cs="Chu Van An"/>
                <w:sz w:val="24"/>
                <w:szCs w:val="24"/>
              </w:rPr>
              <w:t>Hình bình hành.</w:t>
            </w:r>
            <w:bookmarkEnd w:id="125"/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26" w:name="TestD"/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Tứ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  <w:bookmarkEnd w:id="126"/>
          </w:p>
          <w:p w14:paraId="793790E1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BDFDAC" w14:textId="77777777" w:rsidR="00D976FE" w:rsidRPr="00297089" w:rsidRDefault="00D976FE" w:rsidP="00C127C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09402906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0BCAD2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270" w14:anchorId="714F7EE1">
                <v:shape id="_x0000_i1508" type="#_x0000_t75" style="width:39pt;height:13.5pt" o:ole="">
                  <v:imagedata r:id="rId930" o:title=""/>
                </v:shape>
                <o:OLEObject Type="Embed" ProgID="Equation.DSMT4" ShapeID="_x0000_i1508" DrawAspect="Content" ObjectID="_1687846652" r:id="rId93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Điểm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11C366CA">
                <v:shape id="_x0000_i1509" type="#_x0000_t75" style="width:16.5pt;height:13.5pt" o:ole="">
                  <v:imagedata r:id="rId932" o:title=""/>
                </v:shape>
                <o:OLEObject Type="Embed" ProgID="Equation.DSMT4" ShapeID="_x0000_i1509" DrawAspect="Content" ObjectID="_1687846653" r:id="rId93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thuộc đoạn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70" w14:anchorId="104B2056">
                <v:shape id="_x0000_i1510" type="#_x0000_t75" style="width:21pt;height:13.5pt" o:ole="">
                  <v:imagedata r:id="rId934" o:title=""/>
                </v:shape>
                <o:OLEObject Type="Embed" ProgID="Equation.DSMT4" ShapeID="_x0000_i1510" DrawAspect="Content" ObjectID="_1687846654" r:id="rId93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(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2D244BA0">
                <v:shape id="_x0000_i1511" type="#_x0000_t75" style="width:16.5pt;height:13.5pt" o:ole="">
                  <v:imagedata r:id="rId932" o:title=""/>
                </v:shape>
                <o:OLEObject Type="Embed" ProgID="Equation.DSMT4" ShapeID="_x0000_i1511" DrawAspect="Content" ObjectID="_1687846655" r:id="rId93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khác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00" w:dyaOrig="330" w14:anchorId="6475FE6F">
                <v:shape id="_x0000_i1512" type="#_x0000_t75" style="width:15pt;height:16.5pt" o:ole="">
                  <v:imagedata r:id="rId937" o:title=""/>
                </v:shape>
                <o:OLEObject Type="Embed" ProgID="Equation.DSMT4" ShapeID="_x0000_i1512" DrawAspect="Content" ObjectID="_1687846656" r:id="rId938"/>
              </w:objec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1DAEC2D7">
                <v:shape id="_x0000_i1513" type="#_x0000_t75" style="width:16.5pt;height:13.5pt" o:ole="">
                  <v:imagedata r:id="rId932" o:title=""/>
                </v:shape>
                <o:OLEObject Type="Embed" ProgID="Equation.DSMT4" ShapeID="_x0000_i1513" DrawAspect="Content" ObjectID="_1687846657" r:id="rId93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khác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547575C4">
                <v:shape id="_x0000_i1514" type="#_x0000_t75" style="width:12pt;height:13.5pt" o:ole="">
                  <v:imagedata r:id="rId940" o:title=""/>
                </v:shape>
                <o:OLEObject Type="Embed" ProgID="Equation.DSMT4" ShapeID="_x0000_i1514" DrawAspect="Content" ObjectID="_1687846658" r:id="rId941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). Mặt phẳng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05" w:dyaOrig="330" w14:anchorId="3933BADE">
                <v:shape id="_x0000_i1515" type="#_x0000_t75" style="width:20.25pt;height:16.5pt" o:ole="">
                  <v:imagedata r:id="rId942" o:title=""/>
                </v:shape>
                <o:OLEObject Type="Embed" ProgID="Equation.DSMT4" ShapeID="_x0000_i1515" DrawAspect="Content" ObjectID="_1687846659" r:id="rId943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đi qua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1094A840">
                <v:shape id="_x0000_i1516" type="#_x0000_t75" style="width:16.5pt;height:13.5pt" o:ole="">
                  <v:imagedata r:id="rId944" o:title=""/>
                </v:shape>
                <o:OLEObject Type="Embed" ProgID="Equation.DSMT4" ShapeID="_x0000_i1516" DrawAspect="Content" ObjectID="_1687846660" r:id="rId945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song song với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32074B4F">
                <v:shape id="_x0000_i1517" type="#_x0000_t75" style="width:20.25pt;height:13.5pt" o:ole="">
                  <v:imagedata r:id="rId946" o:title=""/>
                </v:shape>
                <o:OLEObject Type="Embed" ProgID="Equation.DSMT4" ShapeID="_x0000_i1517" DrawAspect="Content" ObjectID="_1687846661" r:id="rId947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5CE0E80B">
                <v:shape id="_x0000_i1518" type="#_x0000_t75" style="width:23.25pt;height:16.5pt" o:ole="">
                  <v:imagedata r:id="rId948" o:title=""/>
                </v:shape>
                <o:OLEObject Type="Embed" ProgID="Equation.DSMT4" ShapeID="_x0000_i1518" DrawAspect="Content" ObjectID="_1687846662" r:id="rId949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cắt tứ diện đã cho theo giao tuyến là</w:t>
            </w:r>
          </w:p>
          <w:p w14:paraId="2F709350" w14:textId="39EEEAC9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Hình vuông.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Hình bình hành</w:t>
            </w:r>
            <w:r w:rsidRPr="0075306F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0CD0204F" w14:textId="44F18103" w:rsidR="00D976FE" w:rsidRPr="0075306F" w:rsidRDefault="00D976FE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color w:val="000000"/>
                <w:sz w:val="24"/>
                <w:szCs w:val="24"/>
              </w:rPr>
              <w:t>Hình chữ nhật.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Tam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</w:p>
          <w:p w14:paraId="27742BAD" w14:textId="77777777" w:rsidR="00D976FE" w:rsidRPr="00297089" w:rsidRDefault="00D976FE" w:rsidP="00C127CE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EBC4F6F" w14:textId="77777777" w:rsidR="00D976FE" w:rsidRPr="00297089" w:rsidRDefault="00D976FE" w:rsidP="00C127C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D976FE" w:rsidRPr="00297089" w14:paraId="48E846A0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727A88" w14:textId="13FA8EB7" w:rsidR="00D976FE" w:rsidRPr="0075306F" w:rsidRDefault="00D976FE" w:rsidP="00C127CE">
            <w:pPr>
              <w:pStyle w:val="ListParagraph1"/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  <w:lang w:val="en-US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Cs w:val="24"/>
              </w:rPr>
              <w:t>Câu 15:</w: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Cho hình chóp </w:t>
            </w:r>
            <w:r w:rsidRPr="0075306F">
              <w:rPr>
                <w:rFonts w:ascii="Chu Van An" w:hAnsi="Chu Van An" w:cs="Chu Van An"/>
                <w:position w:val="-6"/>
                <w:szCs w:val="24"/>
                <w:lang w:val="en-US"/>
              </w:rPr>
              <w:object w:dxaOrig="915" w:dyaOrig="270" w14:anchorId="3B32DFBD">
                <v:shape id="_x0000_i1519" type="#_x0000_t75" style="width:45.75pt;height:13.5pt" o:ole="">
                  <v:imagedata r:id="rId950" o:title=""/>
                </v:shape>
                <o:OLEObject Type="Embed" ProgID="Equation.DSMT4" ShapeID="_x0000_i1519" DrawAspect="Content" ObjectID="_1687846663" r:id="rId951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, đáy </w:t>
            </w:r>
            <w:r w:rsidRPr="0075306F">
              <w:rPr>
                <w:rFonts w:ascii="Chu Van An" w:hAnsi="Chu Van An" w:cs="Chu Van An"/>
                <w:position w:val="-6"/>
                <w:szCs w:val="24"/>
                <w:lang w:val="en-US"/>
              </w:rPr>
              <w:object w:dxaOrig="720" w:dyaOrig="270" w14:anchorId="29BE2529">
                <v:shape id="_x0000_i1520" type="#_x0000_t75" style="width:36pt;height:13.5pt" o:ole="">
                  <v:imagedata r:id="rId952" o:title=""/>
                </v:shape>
                <o:OLEObject Type="Embed" ProgID="Equation.DSMT4" ShapeID="_x0000_i1520" DrawAspect="Content" ObjectID="_1687846664" r:id="rId953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 là hình vuông cạnh bằng </w:t>
            </w:r>
            <w:r w:rsidRPr="0075306F">
              <w:rPr>
                <w:rFonts w:ascii="Chu Van An" w:hAnsi="Chu Van An" w:cs="Chu Van An"/>
                <w:position w:val="-6"/>
                <w:szCs w:val="24"/>
                <w:lang w:val="en-US"/>
              </w:rPr>
              <w:object w:dxaOrig="195" w:dyaOrig="225" w14:anchorId="7EA46504">
                <v:shape id="_x0000_i1521" type="#_x0000_t75" style="width:9.75pt;height:11.25pt" o:ole="">
                  <v:imagedata r:id="rId954" o:title=""/>
                </v:shape>
                <o:OLEObject Type="Embed" ProgID="Equation.DSMT4" ShapeID="_x0000_i1521" DrawAspect="Content" ObjectID="_1687846665" r:id="rId955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. Điểm </w:t>
            </w:r>
            <w:r w:rsidRPr="0075306F">
              <w:rPr>
                <w:rFonts w:ascii="Chu Van An" w:hAnsi="Chu Van An" w:cs="Chu Van An"/>
                <w:position w:val="-4"/>
                <w:szCs w:val="24"/>
                <w:lang w:val="en-US"/>
              </w:rPr>
              <w:object w:dxaOrig="330" w:dyaOrig="270" w14:anchorId="03C44377">
                <v:shape id="_x0000_i1522" type="#_x0000_t75" style="width:16.5pt;height:13.5pt" o:ole="">
                  <v:imagedata r:id="rId956" o:title=""/>
                </v:shape>
                <o:OLEObject Type="Embed" ProgID="Equation.DSMT4" ShapeID="_x0000_i1522" DrawAspect="Content" ObjectID="_1687846666" r:id="rId957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 trên cạnh </w:t>
            </w:r>
            <w:r w:rsidRPr="0075306F">
              <w:rPr>
                <w:rFonts w:ascii="Chu Van An" w:hAnsi="Chu Van An" w:cs="Chu Van An"/>
                <w:position w:val="-6"/>
                <w:szCs w:val="24"/>
                <w:lang w:val="en-US"/>
              </w:rPr>
              <w:object w:dxaOrig="420" w:dyaOrig="270" w14:anchorId="1B5CED32">
                <v:shape id="_x0000_i1523" type="#_x0000_t75" style="width:21pt;height:13.5pt" o:ole="">
                  <v:imagedata r:id="rId958" o:title=""/>
                </v:shape>
                <o:OLEObject Type="Embed" ProgID="Equation.DSMT4" ShapeID="_x0000_i1523" DrawAspect="Content" ObjectID="_1687846667" r:id="rId959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 thỏa mãn </w:t>
            </w:r>
            <w:r w:rsidRPr="0075306F">
              <w:rPr>
                <w:rFonts w:ascii="Chu Van An" w:hAnsi="Chu Van An" w:cs="Chu Van An"/>
                <w:position w:val="-18"/>
                <w:szCs w:val="24"/>
                <w:lang w:val="en-US"/>
              </w:rPr>
              <w:object w:dxaOrig="2205" w:dyaOrig="480" w14:anchorId="57045D25">
                <v:shape id="_x0000_i1524" type="#_x0000_t75" style="width:110.25pt;height:24pt" o:ole="">
                  <v:imagedata r:id="rId960" o:title=""/>
                </v:shape>
                <o:OLEObject Type="Embed" ProgID="Equation.DSMT4" ShapeID="_x0000_i1524" DrawAspect="Content" ObjectID="_1687846668" r:id="rId961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. Mặt phẳng </w:t>
            </w:r>
            <w:r w:rsidRPr="0075306F">
              <w:rPr>
                <w:rFonts w:ascii="Chu Van An" w:hAnsi="Chu Van An" w:cs="Chu Van An"/>
                <w:position w:val="-14"/>
                <w:szCs w:val="24"/>
                <w:lang w:val="en-US"/>
              </w:rPr>
              <w:object w:dxaOrig="420" w:dyaOrig="405" w14:anchorId="5D76474E">
                <v:shape id="_x0000_i1525" type="#_x0000_t75" style="width:21pt;height:20.25pt" o:ole="">
                  <v:imagedata r:id="rId962" o:title=""/>
                </v:shape>
                <o:OLEObject Type="Embed" ProgID="Equation.DSMT4" ShapeID="_x0000_i1525" DrawAspect="Content" ObjectID="_1687846669" r:id="rId963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 qua </w:t>
            </w:r>
            <w:r w:rsidRPr="0075306F">
              <w:rPr>
                <w:rFonts w:ascii="Chu Van An" w:hAnsi="Chu Van An" w:cs="Chu Van An"/>
                <w:position w:val="-4"/>
                <w:szCs w:val="24"/>
                <w:lang w:val="en-US"/>
              </w:rPr>
              <w:object w:dxaOrig="330" w:dyaOrig="270" w14:anchorId="1D9A66A3">
                <v:shape id="_x0000_i1526" type="#_x0000_t75" style="width:16.5pt;height:13.5pt" o:ole="">
                  <v:imagedata r:id="rId964" o:title=""/>
                </v:shape>
                <o:OLEObject Type="Embed" ProgID="Equation.DSMT4" ShapeID="_x0000_i1526" DrawAspect="Content" ObjectID="_1687846670" r:id="rId965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, </w:t>
            </w:r>
            <w:r w:rsidRPr="0075306F">
              <w:rPr>
                <w:rFonts w:ascii="Chu Van An" w:hAnsi="Chu Van An" w:cs="Chu Van An"/>
                <w:position w:val="-14"/>
                <w:szCs w:val="24"/>
              </w:rPr>
              <w:object w:dxaOrig="870" w:dyaOrig="405" w14:anchorId="476032E3">
                <v:shape id="_x0000_i1527" type="#_x0000_t75" style="width:43.5pt;height:20.25pt" o:ole="">
                  <v:imagedata r:id="rId966" o:title=""/>
                </v:shape>
                <o:OLEObject Type="Embed" ProgID="Equation.DSMT4" ShapeID="_x0000_i1527" DrawAspect="Content" ObjectID="_1687846671" r:id="rId967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, </w:t>
            </w:r>
            <w:r w:rsidRPr="0075306F">
              <w:rPr>
                <w:rFonts w:ascii="Chu Van An" w:hAnsi="Chu Van An" w:cs="Chu Van An"/>
                <w:position w:val="-14"/>
                <w:szCs w:val="24"/>
              </w:rPr>
              <w:object w:dxaOrig="945" w:dyaOrig="405" w14:anchorId="508D06BB">
                <v:shape id="_x0000_i1528" type="#_x0000_t75" style="width:47.25pt;height:20.25pt" o:ole="">
                  <v:imagedata r:id="rId968" o:title=""/>
                </v:shape>
                <o:OLEObject Type="Embed" ProgID="Equation.DSMT4" ShapeID="_x0000_i1528" DrawAspect="Content" ObjectID="_1687846672" r:id="rId969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 hoặc </w:t>
            </w:r>
            <w:r w:rsidRPr="0075306F">
              <w:rPr>
                <w:rFonts w:ascii="Chu Van An" w:hAnsi="Chu Van An" w:cs="Chu Van An"/>
                <w:position w:val="-14"/>
                <w:szCs w:val="24"/>
                <w:lang w:val="en-US"/>
              </w:rPr>
              <w:object w:dxaOrig="1035" w:dyaOrig="405" w14:anchorId="4D480CB9">
                <v:shape id="_x0000_i1529" type="#_x0000_t75" style="width:51.75pt;height:20.25pt" o:ole="">
                  <v:imagedata r:id="rId970" o:title=""/>
                </v:shape>
                <o:OLEObject Type="Embed" ProgID="Equation.DSMT4" ShapeID="_x0000_i1529" DrawAspect="Content" ObjectID="_1687846673" r:id="rId971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. Giá trị </w:t>
            </w:r>
            <w:r w:rsidRPr="0075306F">
              <w:rPr>
                <w:rFonts w:ascii="Chu Van An" w:hAnsi="Chu Van An" w:cs="Chu Van An"/>
                <w:position w:val="-6"/>
                <w:szCs w:val="24"/>
                <w:lang w:val="en-US"/>
              </w:rPr>
              <w:object w:dxaOrig="195" w:dyaOrig="225" w14:anchorId="601CF869">
                <v:shape id="_x0000_i1530" type="#_x0000_t75" style="width:9.75pt;height:11.25pt" o:ole="">
                  <v:imagedata r:id="rId972" o:title=""/>
                </v:shape>
                <o:OLEObject Type="Embed" ProgID="Equation.DSMT4" ShapeID="_x0000_i1530" DrawAspect="Content" ObjectID="_1687846674" r:id="rId973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 thỏa mãn điều kiện nào để thiết diện của </w:t>
            </w:r>
            <w:r w:rsidRPr="0075306F">
              <w:rPr>
                <w:rFonts w:ascii="Chu Van An" w:hAnsi="Chu Van An" w:cs="Chu Van An"/>
                <w:position w:val="-14"/>
                <w:szCs w:val="24"/>
                <w:lang w:val="en-US"/>
              </w:rPr>
              <w:object w:dxaOrig="420" w:dyaOrig="405" w14:anchorId="5272C0DD">
                <v:shape id="_x0000_i1531" type="#_x0000_t75" style="width:21pt;height:20.25pt" o:ole="">
                  <v:imagedata r:id="rId974" o:title=""/>
                </v:shape>
                <o:OLEObject Type="Embed" ProgID="Equation.DSMT4" ShapeID="_x0000_i1531" DrawAspect="Content" ObjectID="_1687846675" r:id="rId975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 và hình chóp </w:t>
            </w:r>
            <w:r w:rsidRPr="0075306F">
              <w:rPr>
                <w:rFonts w:ascii="Chu Van An" w:hAnsi="Chu Van An" w:cs="Chu Van An"/>
                <w:position w:val="-6"/>
                <w:szCs w:val="24"/>
                <w:lang w:val="en-US"/>
              </w:rPr>
              <w:object w:dxaOrig="915" w:dyaOrig="270" w14:anchorId="175DCDA2">
                <v:shape id="_x0000_i1532" type="#_x0000_t75" style="width:45.75pt;height:13.5pt" o:ole="">
                  <v:imagedata r:id="rId950" o:title=""/>
                </v:shape>
                <o:OLEObject Type="Embed" ProgID="Equation.DSMT4" ShapeID="_x0000_i1532" DrawAspect="Content" ObjectID="_1687846676" r:id="rId976"/>
              </w:object>
            </w:r>
            <w:r w:rsidRPr="0075306F">
              <w:rPr>
                <w:rFonts w:ascii="Chu Van An" w:hAnsi="Chu Van An" w:cs="Chu Van An"/>
                <w:szCs w:val="24"/>
                <w:lang w:val="en-US"/>
              </w:rPr>
              <w:t xml:space="preserve"> là ngũ </w:t>
            </w:r>
            <w:r w:rsidR="000926DA" w:rsidRPr="000926DA">
              <w:rPr>
                <w:rFonts w:ascii="Chu Van An" w:hAnsi="Chu Van An" w:cs="Chu Van An"/>
                <w:szCs w:val="24"/>
                <w:lang w:val="en-US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Cs w:val="24"/>
                <w:lang w:val="en-US"/>
              </w:rPr>
              <w:t>.</w:t>
            </w:r>
          </w:p>
          <w:p w14:paraId="2BD3ABD1" w14:textId="50C931E5" w:rsidR="00D976FE" w:rsidRPr="0075306F" w:rsidRDefault="00D976FE" w:rsidP="00C127CE">
            <w:pPr>
              <w:pStyle w:val="ListParagraph1"/>
              <w:tabs>
                <w:tab w:val="left" w:pos="85"/>
                <w:tab w:val="left" w:pos="3146"/>
              </w:tabs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position w:val="-6"/>
                <w:szCs w:val="24"/>
              </w:rPr>
              <w:object w:dxaOrig="1215" w:dyaOrig="345" w14:anchorId="04A6702F">
                <v:shape id="_x0000_i1533" type="#_x0000_t75" style="width:60.75pt;height:17.25pt" o:ole="">
                  <v:imagedata r:id="rId977" o:title=""/>
                </v:shape>
                <o:OLEObject Type="Embed" ProgID="Equation.DSMT4" ShapeID="_x0000_i1533" DrawAspect="Content" ObjectID="_1687846677" r:id="rId978"/>
              </w:object>
            </w:r>
            <w:r w:rsidRPr="0075306F">
              <w:rPr>
                <w:rFonts w:ascii="Chu Van An" w:hAnsi="Chu Van An" w:cs="Chu Van An"/>
                <w:szCs w:val="24"/>
              </w:rPr>
              <w:t>.</w:t>
            </w:r>
            <w:r w:rsidRPr="0075306F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position w:val="-24"/>
                <w:szCs w:val="24"/>
              </w:rPr>
              <w:object w:dxaOrig="1260" w:dyaOrig="660" w14:anchorId="002A74A0">
                <v:shape id="_x0000_i1534" type="#_x0000_t75" style="width:63pt;height:33pt" o:ole="">
                  <v:imagedata r:id="rId979" o:title=""/>
                </v:shape>
                <o:OLEObject Type="Embed" ProgID="Equation.DSMT4" ShapeID="_x0000_i1534" DrawAspect="Content" ObjectID="_1687846678" r:id="rId980"/>
              </w:object>
            </w:r>
            <w:r w:rsidRPr="0075306F">
              <w:rPr>
                <w:rFonts w:ascii="Chu Van An" w:hAnsi="Chu Van An" w:cs="Chu Van An"/>
                <w:szCs w:val="24"/>
              </w:rPr>
              <w:t>.</w:t>
            </w:r>
          </w:p>
          <w:p w14:paraId="727346DE" w14:textId="1DDC9013" w:rsidR="00D976FE" w:rsidRPr="0075306F" w:rsidRDefault="00D976FE" w:rsidP="00C127CE">
            <w:pPr>
              <w:pStyle w:val="ListParagraph1"/>
              <w:tabs>
                <w:tab w:val="left" w:pos="85"/>
                <w:tab w:val="left" w:pos="3146"/>
              </w:tabs>
              <w:spacing w:before="0"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US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position w:val="-24"/>
                <w:szCs w:val="24"/>
              </w:rPr>
              <w:object w:dxaOrig="1605" w:dyaOrig="660" w14:anchorId="77C8BE6B">
                <v:shape id="_x0000_i1535" type="#_x0000_t75" style="width:80.25pt;height:33pt" o:ole="">
                  <v:imagedata r:id="rId981" o:title=""/>
                </v:shape>
                <o:OLEObject Type="Embed" ProgID="Equation.DSMT4" ShapeID="_x0000_i1535" DrawAspect="Content" ObjectID="_1687846679" r:id="rId982"/>
              </w:object>
            </w:r>
            <w:r w:rsidRPr="0075306F">
              <w:rPr>
                <w:rFonts w:ascii="Chu Van An" w:hAnsi="Chu Van An" w:cs="Chu Van An"/>
                <w:szCs w:val="24"/>
              </w:rPr>
              <w:t>.</w:t>
            </w:r>
            <w:r w:rsidRPr="0075306F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position w:val="-24"/>
                <w:szCs w:val="24"/>
              </w:rPr>
              <w:object w:dxaOrig="1260" w:dyaOrig="615" w14:anchorId="6B3DF3B9">
                <v:shape id="_x0000_i1536" type="#_x0000_t75" style="width:63pt;height:30.75pt" o:ole="">
                  <v:imagedata r:id="rId983" o:title=""/>
                </v:shape>
                <o:OLEObject Type="Embed" ProgID="Equation.DSMT4" ShapeID="_x0000_i1536" DrawAspect="Content" ObjectID="_1687846680" r:id="rId984"/>
              </w:object>
            </w:r>
            <w:r w:rsidRPr="0075306F">
              <w:rPr>
                <w:rFonts w:ascii="Chu Van An" w:hAnsi="Chu Van An" w:cs="Chu Van An"/>
                <w:szCs w:val="24"/>
              </w:rPr>
              <w:t>.</w:t>
            </w:r>
          </w:p>
          <w:p w14:paraId="4B729999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67B729B" w14:textId="77777777" w:rsidR="00D976FE" w:rsidRPr="00297089" w:rsidRDefault="00D976FE" w:rsidP="00C127C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63030221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EA494F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Câu 16:</w: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hình chóp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42BBFB2A">
                <v:shape id="_x0000_i1537" type="#_x0000_t75" style="width:45.75pt;height:14.25pt" o:ole="">
                  <v:imagedata r:id="rId985" o:title=""/>
                </v:shape>
                <o:OLEObject Type="Embed" ProgID="Equation.DSMT4" ShapeID="_x0000_i1537" DrawAspect="Content" ObjectID="_1687846681" r:id="rId98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có đáy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09F56F2">
                <v:shape id="_x0000_i1538" type="#_x0000_t75" style="width:36pt;height:14.25pt" o:ole="">
                  <v:imagedata r:id="rId987" o:title=""/>
                </v:shape>
                <o:OLEObject Type="Embed" ProgID="Equation.DSMT4" ShapeID="_x0000_i1538" DrawAspect="Content" ObjectID="_1687846682" r:id="rId98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là hình bình hành. Điểm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BD74FD7">
                <v:shape id="_x0000_i1539" type="#_x0000_t75" style="width:15.75pt;height:12.75pt" o:ole="">
                  <v:imagedata r:id="rId989" o:title=""/>
                </v:shape>
                <o:OLEObject Type="Embed" ProgID="Equation.DSMT4" ShapeID="_x0000_i1539" DrawAspect="Content" ObjectID="_1687846683" r:id="rId99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thỏa mãn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55" w:dyaOrig="345" w14:anchorId="4E1EC159">
                <v:shape id="_x0000_i1540" type="#_x0000_t75" style="width:57.75pt;height:17.25pt" o:ole="">
                  <v:imagedata r:id="rId991" o:title=""/>
                </v:shape>
                <o:OLEObject Type="Embed" ProgID="Equation.DSMT4" ShapeID="_x0000_i1540" DrawAspect="Content" ObjectID="_1687846684" r:id="rId99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0CEC4FCC">
                <v:shape id="_x0000_i1541" type="#_x0000_t75" style="width:21pt;height:20.25pt" o:ole="">
                  <v:imagedata r:id="rId993" o:title=""/>
                </v:shape>
                <o:OLEObject Type="Embed" ProgID="Equation.DSMT4" ShapeID="_x0000_i1541" DrawAspect="Content" ObjectID="_1687846685" r:id="rId99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qua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60BDFE21">
                <v:shape id="_x0000_i1542" type="#_x0000_t75" style="width:15.75pt;height:12.75pt" o:ole="">
                  <v:imagedata r:id="rId995" o:title=""/>
                </v:shape>
                <o:OLEObject Type="Embed" ProgID="Equation.DSMT4" ShapeID="_x0000_i1542" DrawAspect="Content" ObjectID="_1687846686" r:id="rId99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và song song với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73CB1A97">
                <v:shape id="_x0000_i1543" type="#_x0000_t75" style="width:18.75pt;height:14.25pt" o:ole="">
                  <v:imagedata r:id="rId997" o:title=""/>
                </v:shape>
                <o:OLEObject Type="Embed" ProgID="Equation.DSMT4" ShapeID="_x0000_i1543" DrawAspect="Content" ObjectID="_1687846687" r:id="rId99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51C8148E">
                <v:shape id="_x0000_i1544" type="#_x0000_t75" style="width:20.25pt;height:12.75pt" o:ole="">
                  <v:imagedata r:id="rId999" o:title=""/>
                </v:shape>
                <o:OLEObject Type="Embed" ProgID="Equation.DSMT4" ShapeID="_x0000_i1544" DrawAspect="Content" ObjectID="_1687846688" r:id="rId100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>. Mệnh đề nào sau đây đúng?</w:t>
            </w:r>
          </w:p>
          <w:p w14:paraId="640B25BA" w14:textId="2C55A357" w:rsidR="00D976FE" w:rsidRPr="0075306F" w:rsidRDefault="00D976FE" w:rsidP="00C127CE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Arial" w:hAnsi="Chu Van An" w:cs="Chu Van An"/>
                <w:position w:val="-14"/>
                <w:sz w:val="24"/>
                <w:szCs w:val="24"/>
                <w:lang w:val="x-none" w:eastAsia="x-none"/>
              </w:rPr>
              <w:object w:dxaOrig="420" w:dyaOrig="405" w14:anchorId="03C9759D">
                <v:shape id="_x0000_i1545" type="#_x0000_t75" style="width:21pt;height:20.25pt" o:ole="">
                  <v:imagedata r:id="rId1001" o:title=""/>
                </v:shape>
                <o:OLEObject Type="Embed" ProgID="Equation.DSMT4" ShapeID="_x0000_i1545" DrawAspect="Content" ObjectID="_1687846689" r:id="rId100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>cắt hình chóp theo thiết diện là một ngũ giá</w:t>
            </w:r>
          </w:p>
          <w:p w14:paraId="1AB33C18" w14:textId="0152811C" w:rsidR="00D976FE" w:rsidRPr="0075306F" w:rsidRDefault="00D976FE" w:rsidP="00C127CE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Arial" w:hAnsi="Chu Van An" w:cs="Chu Van An"/>
                <w:position w:val="-14"/>
                <w:sz w:val="24"/>
                <w:szCs w:val="24"/>
                <w:lang w:val="x-none" w:eastAsia="x-none"/>
              </w:rPr>
              <w:object w:dxaOrig="420" w:dyaOrig="405" w14:anchorId="62B1BC55">
                <v:shape id="_x0000_i1546" type="#_x0000_t75" style="width:21pt;height:20.25pt" o:ole="">
                  <v:imagedata r:id="rId1003" o:title=""/>
                </v:shape>
                <o:OLEObject Type="Embed" ProgID="Equation.DSMT4" ShapeID="_x0000_i1546" DrawAspect="Content" ObjectID="_1687846690" r:id="rId100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>cắt hình chóp theo thiết diện là một tam giá</w:t>
            </w:r>
          </w:p>
          <w:p w14:paraId="6915314B" w14:textId="0FD3FFDB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579300D7">
                <v:shape id="_x0000_i1547" type="#_x0000_t75" style="width:21pt;height:20.25pt" o:ole="">
                  <v:imagedata r:id="rId1005" o:title=""/>
                </v:shape>
                <o:OLEObject Type="Embed" ProgID="Equation.DSMT4" ShapeID="_x0000_i1547" DrawAspect="Content" ObjectID="_1687846691" r:id="rId100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>cắt hình chóp theo thiết diện là một tứ giá</w:t>
            </w:r>
          </w:p>
          <w:p w14:paraId="6D10FC82" w14:textId="7A8FBE2B" w:rsidR="00D976FE" w:rsidRPr="0075306F" w:rsidRDefault="00D976FE" w:rsidP="00C127CE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  <w:lang w:val="x-none"/>
              </w:rPr>
            </w:pP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eastAsia="Arial" w:hAnsi="Chu Van An" w:cs="Chu Van An"/>
                <w:position w:val="-14"/>
                <w:sz w:val="24"/>
                <w:szCs w:val="24"/>
                <w:lang w:val="x-none" w:eastAsia="x-none"/>
              </w:rPr>
              <w:object w:dxaOrig="420" w:dyaOrig="405" w14:anchorId="3D940A87">
                <v:shape id="_x0000_i1548" type="#_x0000_t75" style="width:21pt;height:20.25pt" o:ole="">
                  <v:imagedata r:id="rId1007" o:title=""/>
                </v:shape>
                <o:OLEObject Type="Embed" ProgID="Equation.DSMT4" ShapeID="_x0000_i1548" DrawAspect="Content" ObjectID="_1687846692" r:id="rId100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  <w:lang w:val="pt-BR"/>
              </w:rPr>
              <w:t>không cắt hình chóp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FB40781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90B880" w14:textId="77777777" w:rsidR="00D976FE" w:rsidRPr="00297089" w:rsidRDefault="00D976FE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292A73E2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75A11B" w14:textId="77777777" w:rsidR="00D976FE" w:rsidRPr="0075306F" w:rsidRDefault="00D976FE" w:rsidP="00C127CE">
            <w:pPr>
              <w:spacing w:line="276" w:lineRule="auto"/>
              <w:contextualSpacing/>
              <w:mirrorIndents/>
              <w:rPr>
                <w:rFonts w:ascii="Chu Van An" w:eastAsia="Calibri" w:hAnsi="Chu Van An" w:cs="Chu Van An"/>
                <w:b/>
                <w:sz w:val="24"/>
                <w:szCs w:val="24"/>
              </w:rPr>
            </w:pPr>
            <w:r w:rsidRPr="0075306F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7364AF63">
                <v:shape id="_x0000_i1549" type="#_x0000_t75" style="width:36pt;height:13.5pt" o:ole="">
                  <v:imagedata r:id="rId1009" o:title=""/>
                </v:shape>
                <o:OLEObject Type="Embed" ProgID="Equation.DSMT4" ShapeID="_x0000_i1549" DrawAspect="Content" ObjectID="_1687846693" r:id="rId101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78A95AB4">
                <v:shape id="_x0000_i1550" type="#_x0000_t75" style="width:13.5pt;height:13.5pt" o:ole="">
                  <v:imagedata r:id="rId1011" o:title=""/>
                </v:shape>
                <o:OLEObject Type="Embed" ProgID="Equation.DSMT4" ShapeID="_x0000_i1550" DrawAspect="Content" ObjectID="_1687846694" r:id="rId101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một điểm nằm trong tam giác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1409A168">
                <v:shape id="_x0000_i1551" type="#_x0000_t75" style="width:28.5pt;height:13.5pt" o:ole="">
                  <v:imagedata r:id="rId1013" o:title=""/>
                </v:shape>
                <o:OLEObject Type="Embed" ProgID="Equation.DSMT4" ShapeID="_x0000_i1551" DrawAspect="Content" ObjectID="_1687846695" r:id="rId101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05" w:dyaOrig="330" w14:anchorId="5081C98E">
                <v:shape id="_x0000_i1552" type="#_x0000_t75" style="width:20.25pt;height:16.5pt" o:ole="">
                  <v:imagedata r:id="rId1015" o:title=""/>
                </v:shape>
                <o:OLEObject Type="Embed" ProgID="Equation.DSMT4" ShapeID="_x0000_i1552" DrawAspect="Content" ObjectID="_1687846696" r:id="rId101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mặt phẳng đi qua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1E1E1DF6">
                <v:shape id="_x0000_i1553" type="#_x0000_t75" style="width:13.5pt;height:13.5pt" o:ole="">
                  <v:imagedata r:id="rId1017" o:title=""/>
                </v:shape>
                <o:OLEObject Type="Embed" ProgID="Equation.DSMT4" ShapeID="_x0000_i1553" DrawAspect="Content" ObjectID="_1687846697" r:id="rId101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song song với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047023E3">
                <v:shape id="_x0000_i1554" type="#_x0000_t75" style="width:20.25pt;height:13.5pt" o:ole="">
                  <v:imagedata r:id="rId1019" o:title=""/>
                </v:shape>
                <o:OLEObject Type="Embed" ProgID="Equation.DSMT4" ShapeID="_x0000_i1554" DrawAspect="Content" ObjectID="_1687846698" r:id="rId102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5D1D73CF">
                <v:shape id="_x0000_i1555" type="#_x0000_t75" style="width:20.25pt;height:13.5pt" o:ole="">
                  <v:imagedata r:id="rId1021" o:title=""/>
                </v:shape>
                <o:OLEObject Type="Embed" ProgID="Equation.DSMT4" ShapeID="_x0000_i1555" DrawAspect="Content" ObjectID="_1687846699" r:id="rId102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Mệnh đề nào sau đây đúng về thiết diện của </w:t>
            </w:r>
            <w:r w:rsidRPr="0075306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05" w:dyaOrig="330" w14:anchorId="4DF0BCD1">
                <v:shape id="_x0000_i1556" type="#_x0000_t75" style="width:20.25pt;height:16.5pt" o:ole="">
                  <v:imagedata r:id="rId1023" o:title=""/>
                </v:shape>
                <o:OLEObject Type="Embed" ProgID="Equation.DSMT4" ShapeID="_x0000_i1556" DrawAspect="Content" ObjectID="_1687846700" r:id="rId102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tứ diện?</w:t>
            </w:r>
          </w:p>
          <w:p w14:paraId="0CB2389E" w14:textId="6C870A3A" w:rsidR="00D976FE" w:rsidRPr="0075306F" w:rsidRDefault="00D976FE" w:rsidP="00C127CE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eastAsia="Calibri" w:hAnsi="Chu Van An" w:cs="Chu Van An"/>
                <w:b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Thiết diện là hình vuông.</w:t>
            </w:r>
          </w:p>
          <w:p w14:paraId="2C32B488" w14:textId="22D85CAA" w:rsidR="00D976FE" w:rsidRPr="0075306F" w:rsidRDefault="00D976FE" w:rsidP="00C127CE">
            <w:pPr>
              <w:spacing w:line="276" w:lineRule="auto"/>
              <w:contextualSpacing/>
              <w:mirrorIndents/>
              <w:rPr>
                <w:rFonts w:ascii="Chu Van An" w:eastAsia="Calibri" w:hAnsi="Chu Van An" w:cs="Chu Van An"/>
                <w:b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Thiết diện là hình thang cân.</w:t>
            </w:r>
          </w:p>
          <w:p w14:paraId="3044828D" w14:textId="6CF1FF9D" w:rsidR="00D976FE" w:rsidRPr="0075306F" w:rsidRDefault="00D976FE" w:rsidP="00C127CE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eastAsia="Calibri" w:hAnsi="Chu Van An" w:cs="Chu Van An"/>
                <w:b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Thiết diện là hình bình hành.</w:t>
            </w:r>
          </w:p>
          <w:p w14:paraId="4F511717" w14:textId="7102015D" w:rsidR="00D976FE" w:rsidRPr="0075306F" w:rsidRDefault="00D976FE" w:rsidP="00C127CE">
            <w:pPr>
              <w:spacing w:line="276" w:lineRule="auto"/>
              <w:contextualSpacing/>
              <w:mirrorIndents/>
              <w:rPr>
                <w:rFonts w:ascii="Chu Van An" w:eastAsia="Calibri" w:hAnsi="Chu Van An" w:cs="Chu Van An"/>
                <w:b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Thiết diện là hình chữ nhật.</w:t>
            </w:r>
          </w:p>
          <w:p w14:paraId="74EFAC36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AE922C" w14:textId="77777777" w:rsidR="00D976FE" w:rsidRPr="00297089" w:rsidRDefault="00D976FE" w:rsidP="00C127C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D976FE" w:rsidRPr="00297089" w14:paraId="2D23656D" w14:textId="77777777" w:rsidTr="00D976FE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AC6D08" w14:textId="77777777" w:rsidR="00D976FE" w:rsidRPr="0075306F" w:rsidRDefault="00D976FE" w:rsidP="00C127CE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75306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Cho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278877FE">
                <v:shape id="_x0000_i1557" type="#_x0000_t75" style="width:36pt;height:14.25pt" o:ole="">
                  <v:imagedata r:id="rId1025" o:title=""/>
                </v:shape>
                <o:OLEObject Type="Embed" ProgID="Equation.DSMT4" ShapeID="_x0000_i1557" DrawAspect="Content" ObjectID="_1687846701" r:id="rId102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Trên các cạnh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270" w14:anchorId="39700B7D">
                <v:shape id="_x0000_i1558" type="#_x0000_t75" style="width:21pt;height:13.5pt" o:ole="">
                  <v:imagedata r:id="rId1027" o:title=""/>
                </v:shape>
                <o:OLEObject Type="Embed" ProgID="Equation.DSMT4" ShapeID="_x0000_i1558" DrawAspect="Content" ObjectID="_1687846702" r:id="rId102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1A758770">
                <v:shape id="_x0000_i1559" type="#_x0000_t75" style="width:21pt;height:14.25pt" o:ole="">
                  <v:imagedata r:id="rId1029" o:title=""/>
                </v:shape>
                <o:OLEObject Type="Embed" ProgID="Equation.DSMT4" ShapeID="_x0000_i1559" DrawAspect="Content" ObjectID="_1687846703" r:id="rId103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theo thứ tự lấy các điểm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29D9A30A">
                <v:shape id="_x0000_i1560" type="#_x0000_t75" style="width:15.75pt;height:13.5pt" o:ole="">
                  <v:imagedata r:id="rId1031" o:title=""/>
                </v:shape>
                <o:OLEObject Type="Embed" ProgID="Equation.DSMT4" ShapeID="_x0000_i1560" DrawAspect="Content" ObjectID="_1687846704" r:id="rId103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1D5077D3">
                <v:shape id="_x0000_i1561" type="#_x0000_t75" style="width:14.25pt;height:14.25pt" o:ole="">
                  <v:imagedata r:id="rId1033" o:title=""/>
                </v:shape>
                <o:OLEObject Type="Embed" ProgID="Equation.DSMT4" ShapeID="_x0000_i1561" DrawAspect="Content" ObjectID="_1687846705" r:id="rId103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5306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15" w:dyaOrig="615" w14:anchorId="33118E2E">
                <v:shape id="_x0000_i1562" type="#_x0000_t75" style="width:75.75pt;height:30.75pt" o:ole="">
                  <v:imagedata r:id="rId1035" o:title=""/>
                </v:shape>
                <o:OLEObject Type="Embed" ProgID="Equation.DSMT4" ShapeID="_x0000_i1562" DrawAspect="Content" ObjectID="_1687846706" r:id="rId103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20" w14:anchorId="43883ADA">
                <v:shape id="_x0000_i1563" type="#_x0000_t75" style="width:21pt;height:21pt" o:ole="">
                  <v:imagedata r:id="rId1037" o:title=""/>
                </v:shape>
                <o:OLEObject Type="Embed" ProgID="Equation.DSMT4" ShapeID="_x0000_i1563" DrawAspect="Content" ObjectID="_1687846707" r:id="rId103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là mặt phẳng chứa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285" w14:anchorId="5C468340">
                <v:shape id="_x0000_i1564" type="#_x0000_t75" style="width:23.25pt;height:14.25pt" o:ole="">
                  <v:imagedata r:id="rId1039" o:title=""/>
                </v:shape>
                <o:OLEObject Type="Embed" ProgID="Equation.DSMT4" ShapeID="_x0000_i1564" DrawAspect="Content" ObjectID="_1687846708" r:id="rId104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và song song với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18262816">
                <v:shape id="_x0000_i1565" type="#_x0000_t75" style="width:21pt;height:14.25pt" o:ole="">
                  <v:imagedata r:id="rId1041" o:title=""/>
                </v:shape>
                <o:OLEObject Type="Embed" ProgID="Equation.DSMT4" ShapeID="_x0000_i1565" DrawAspect="Content" ObjectID="_1687846709" r:id="rId1042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. Khi đó mặt phẳng </w:t>
            </w:r>
            <w:r w:rsidRPr="0075306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20" w14:anchorId="0ADC94CF">
                <v:shape id="_x0000_i1566" type="#_x0000_t75" style="width:21pt;height:21pt" o:ole="">
                  <v:imagedata r:id="rId1043" o:title=""/>
                </v:shape>
                <o:OLEObject Type="Embed" ProgID="Equation.DSMT4" ShapeID="_x0000_i1566" DrawAspect="Content" ObjectID="_1687846710" r:id="rId1044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cắt tứ diện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B45813F">
                <v:shape id="_x0000_i1567" type="#_x0000_t75" style="width:36pt;height:14.25pt" o:ole="">
                  <v:imagedata r:id="rId1045" o:title=""/>
                </v:shape>
                <o:OLEObject Type="Embed" ProgID="Equation.DSMT4" ShapeID="_x0000_i1567" DrawAspect="Content" ObjectID="_1687846711" r:id="rId1046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theo thiết diện là</w:t>
            </w:r>
          </w:p>
          <w:p w14:paraId="5DDFB421" w14:textId="07938298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5306F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Hình thang có đáy lớn gấp </w:t>
            </w:r>
            <w:r w:rsidRPr="0075306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447C22A1">
                <v:shape id="_x0000_i1568" type="#_x0000_t75" style="width:9.75pt;height:13.5pt" o:ole="">
                  <v:imagedata r:id="rId1047" o:title=""/>
                </v:shape>
                <o:OLEObject Type="Embed" ProgID="Equation.DSMT4" ShapeID="_x0000_i1568" DrawAspect="Content" ObjectID="_1687846712" r:id="rId1048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lần đáy nhỏ.</w:t>
            </w:r>
          </w:p>
          <w:p w14:paraId="6A0E493A" w14:textId="5F431AE6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Hình thang có đáy lớn gấp </w:t>
            </w:r>
            <w:r w:rsidRPr="0075306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69496509">
                <v:shape id="_x0000_i1569" type="#_x0000_t75" style="width:9pt;height:14.25pt" o:ole="">
                  <v:imagedata r:id="rId1049" o:title=""/>
                </v:shape>
                <o:OLEObject Type="Embed" ProgID="Equation.DSMT4" ShapeID="_x0000_i1569" DrawAspect="Content" ObjectID="_1687846713" r:id="rId1050"/>
              </w:objec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 lần đáy nhỏ.</w:t>
            </w:r>
          </w:p>
          <w:p w14:paraId="411C1DD9" w14:textId="54E057FB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5306F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>Hình bình hành.</w:t>
            </w:r>
          </w:p>
          <w:p w14:paraId="6EB1D742" w14:textId="0B7AF7D5" w:rsidR="00D976FE" w:rsidRPr="0075306F" w:rsidRDefault="00D976FE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5306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5306F">
              <w:rPr>
                <w:rFonts w:ascii="Chu Van An" w:hAnsi="Chu Van An" w:cs="Chu Van An"/>
                <w:sz w:val="24"/>
                <w:szCs w:val="24"/>
              </w:rPr>
              <w:t xml:space="preserve">Hình tam </w:t>
            </w:r>
            <w:r w:rsidR="000926DA" w:rsidRPr="000926DA">
              <w:rPr>
                <w:rFonts w:ascii="Chu Van An" w:hAnsi="Chu Van An" w:cs="Chu Van An"/>
                <w:sz w:val="24"/>
                <w:szCs w:val="24"/>
              </w:rPr>
              <w:t>giác</w:t>
            </w:r>
            <w:r w:rsidR="000926DA" w:rsidRPr="000926DA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</w:p>
          <w:p w14:paraId="379BFF7B" w14:textId="77777777" w:rsidR="00D976FE" w:rsidRPr="00297089" w:rsidRDefault="00D976FE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A4D8F0" w14:textId="77777777" w:rsidR="00D976FE" w:rsidRPr="00297089" w:rsidRDefault="00D976FE" w:rsidP="00C127C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0BBC2099" w14:textId="77777777" w:rsidR="00D976FE" w:rsidRPr="00641B6D" w:rsidRDefault="00D976FE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4277F7E" w14:textId="7AEC36E0" w:rsidR="00C65A67" w:rsidRPr="00641B6D" w:rsidRDefault="006E7697" w:rsidP="00BD08B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bookmarkStart w:id="127" w:name="_Hlk74591292"/>
      <w:r w:rsidRPr="00641B6D">
        <w:rPr>
          <w:rFonts w:ascii="Chu Van An" w:hAnsi="Chu Van An" w:cs="Chu Van An"/>
          <w:b/>
          <w:color w:val="0000CC"/>
          <w:sz w:val="24"/>
          <w:szCs w:val="24"/>
        </w:rPr>
        <w:t>------------- HẾT -------------</w:t>
      </w:r>
      <w:bookmarkStart w:id="128" w:name="c12q"/>
      <w:bookmarkEnd w:id="127"/>
      <w:bookmarkEnd w:id="128"/>
    </w:p>
    <w:sectPr w:rsidR="00C65A67" w:rsidRPr="00641B6D" w:rsidSect="009A3426">
      <w:headerReference w:type="default" r:id="rId1051"/>
      <w:footerReference w:type="default" r:id="rId1052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57D6EC" w14:textId="77777777" w:rsidR="0028229D" w:rsidRDefault="0028229D" w:rsidP="0032639E">
      <w:pPr>
        <w:spacing w:after="0" w:line="240" w:lineRule="auto"/>
      </w:pPr>
      <w:r>
        <w:separator/>
      </w:r>
    </w:p>
  </w:endnote>
  <w:endnote w:type="continuationSeparator" w:id="0">
    <w:p w14:paraId="043060CE" w14:textId="77777777" w:rsidR="0028229D" w:rsidRDefault="0028229D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Mincho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A83C66A" w:rsidR="00641B6D" w:rsidRPr="002D27C6" w:rsidRDefault="00641B6D" w:rsidP="0042620E">
    <w:pPr>
      <w:pStyle w:val="Footer"/>
      <w:tabs>
        <w:tab w:val="clear" w:pos="4680"/>
        <w:tab w:val="clear" w:pos="9360"/>
        <w:tab w:val="left" w:pos="6098"/>
      </w:tabs>
      <w:rPr>
        <w:rFonts w:ascii="Chu Van An" w:hAnsi="Chu Van An" w:cs="Chu Van An"/>
      </w:rPr>
    </w:pP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0E2562A4">
              <wp:simplePos x="0" y="0"/>
              <wp:positionH relativeFrom="column">
                <wp:posOffset>3104515</wp:posOffset>
              </wp:positionH>
              <wp:positionV relativeFrom="paragraph">
                <wp:posOffset>147320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2C69CAF3" id="Star: 5 Points 461" o:spid="_x0000_s1026" style="position:absolute;margin-left:244.45pt;margin-top:11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3E3D7DE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44F25FE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3B4D7E1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403A89C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201B4556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66A886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rFonts w:ascii="Chu Van An" w:hAnsi="Chu Van An" w:cs="Chu Van An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5136A23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281C39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18888500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</w:rPr>
          <w:t xml:space="preserve">     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t xml:space="preserve">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begin"/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separate"/>
        </w:r>
        <w:r w:rsidR="000B624C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>30</w:t>
        </w:r>
        <w:r w:rsidRPr="002D27C6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 xml:space="preserve">   </w:t>
        </w:r>
        <w:r w:rsidRPr="002D27C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- Zalo chia s</w:t>
        </w:r>
        <w:r w:rsidRPr="002D27C6">
          <w:rPr>
            <w:rFonts w:ascii="Chu Van An" w:eastAsia="Calibri" w:hAnsi="Chu Van An" w:cs="Chu Van An"/>
            <w:b/>
            <w:color w:val="0000CC"/>
            <w:sz w:val="20"/>
            <w:szCs w:val="20"/>
          </w:rPr>
          <w:t>ẻ Word full giải _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0774860155</w:t>
        </w:r>
      </w:sdtContent>
    </w:sdt>
    <w:r w:rsidRPr="002D27C6">
      <w:rPr>
        <w:rFonts w:ascii="Chu Van An" w:hAnsi="Chu Van An" w:cs="Chu Van An"/>
        <w:noProof/>
      </w:rPr>
      <w:tab/>
    </w:r>
  </w:p>
  <w:p w14:paraId="0D2113BD" w14:textId="05249CCC" w:rsidR="00641B6D" w:rsidRPr="002D27C6" w:rsidRDefault="00641B6D" w:rsidP="0042620E">
    <w:pPr>
      <w:pStyle w:val="Footer"/>
      <w:tabs>
        <w:tab w:val="clear" w:pos="4680"/>
        <w:tab w:val="clear" w:pos="9360"/>
        <w:tab w:val="left" w:pos="4157"/>
      </w:tabs>
      <w:rPr>
        <w:rFonts w:ascii="Chu Van An" w:hAnsi="Chu Van An" w:cs="Chu Van An"/>
      </w:rPr>
    </w:pPr>
    <w:r w:rsidRPr="002D27C6">
      <w:rPr>
        <w:rFonts w:ascii="Chu Van An" w:hAnsi="Chu Van An" w:cs="Chu Van A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D1EB0A" w14:textId="77777777" w:rsidR="0028229D" w:rsidRDefault="0028229D" w:rsidP="0032639E">
      <w:pPr>
        <w:spacing w:after="0" w:line="240" w:lineRule="auto"/>
      </w:pPr>
      <w:r>
        <w:separator/>
      </w:r>
    </w:p>
  </w:footnote>
  <w:footnote w:type="continuationSeparator" w:id="0">
    <w:p w14:paraId="1296FA3F" w14:textId="77777777" w:rsidR="0028229D" w:rsidRDefault="0028229D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13B3F55" w:rsidR="00641B6D" w:rsidRDefault="00641B6D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011426E">
              <wp:simplePos x="0" y="0"/>
              <wp:positionH relativeFrom="margin">
                <wp:posOffset>5727065</wp:posOffset>
              </wp:positionH>
              <wp:positionV relativeFrom="paragraph">
                <wp:posOffset>22860</wp:posOffset>
              </wp:positionV>
              <wp:extent cx="1159510" cy="226695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641B6D" w:rsidRPr="009E41A3" w:rsidRDefault="00641B6D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42" type="#_x0000_t202" style="position:absolute;left:0;text-align:left;margin-left:450.95pt;margin-top:1.8pt;width:91.3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641B6D" w:rsidRPr="009E41A3" w:rsidRDefault="00641B6D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4A88747C">
              <wp:simplePos x="0" y="0"/>
              <wp:positionH relativeFrom="column">
                <wp:posOffset>2288540</wp:posOffset>
              </wp:positionH>
              <wp:positionV relativeFrom="paragraph">
                <wp:posOffset>111125</wp:posOffset>
              </wp:positionV>
              <wp:extent cx="3592195" cy="265427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2195" cy="2654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481098" w14:textId="77777777" w:rsidR="00641B6D" w:rsidRPr="002D27C6" w:rsidRDefault="00641B6D" w:rsidP="002D27C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2D27C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Full Chuyên đề dạy thêm lớp 11 mức 7+ cực chất  </w:t>
                          </w:r>
                        </w:p>
                        <w:p w14:paraId="14E159D7" w14:textId="4A613556" w:rsidR="00641B6D" w:rsidRPr="002D27C6" w:rsidRDefault="00641B6D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143" type="#_x0000_t202" style="position:absolute;left:0;text-align:left;margin-left:180.2pt;margin-top:8.75pt;width:282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" filled="f" stroked="f">
              <v:textbox>
                <w:txbxContent>
                  <w:p w14:paraId="0E481098" w14:textId="77777777" w:rsidR="00641B6D" w:rsidRPr="002D27C6" w:rsidRDefault="00641B6D" w:rsidP="002D27C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2D27C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Full Chuyên đề dạy thêm lớp 11 mức 7+ cực chất  </w:t>
                    </w:r>
                  </w:p>
                  <w:p w14:paraId="14E159D7" w14:textId="4A613556" w:rsidR="00641B6D" w:rsidRPr="002D27C6" w:rsidRDefault="00641B6D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29F08166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E20818E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43A2D472">
              <wp:simplePos x="0" y="0"/>
              <wp:positionH relativeFrom="margin">
                <wp:posOffset>-35560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4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4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49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5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641B6D" w:rsidRDefault="00641B6D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6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6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641B6D" w:rsidRDefault="00641B6D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44" style="position:absolute;left:0;text-align:left;margin-left:-2.8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">
              <v:group id="Group 22" o:spid="_x0000_s1145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<v:group id="Group 2" o:spid="_x0000_s1146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group id="Group 27" o:spid="_x0000_s114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29" o:spid="_x0000_s1148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shape id="Diagonal Stripe 40" o:spid="_x0000_s1149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50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42" o:spid="_x0000_s1151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" fillcolor="yellow" strokecolor="#dfebf4 [664]" strokeweight="1.25pt"/>
                      <v:roundrect id="Rectangle: Rounded Corners 43" o:spid="_x0000_s1152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" fillcolor="#00c" strokecolor="#dfebf4 [664]" strokeweight="1.25pt"/>
                      <v:shape id="Star: 5 Points 44" o:spid="_x0000_s1153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54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55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56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<v:roundrect id="Rectangle: Rounded Corners 38" o:spid="_x0000_s1157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58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59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60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641B6D" w:rsidRDefault="00641B6D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61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62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63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64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65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" fillcolor="#9acd4c [3204]" strokecolor="#dfebf4 [664]" strokeweight="1.25pt"/>
                      <v:roundrect id="Rectangle: Rounded Corners 21" o:spid="_x0000_s1166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" fillcolor="yellow" strokecolor="#dfebf4 [664]" strokeweight="1.25pt"/>
                      <v:roundrect id="Rectangle: Rounded Corners 22" o:spid="_x0000_s1167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" fillcolor="#00c" strokecolor="#dfebf4 [664]" strokeweight="1.25pt"/>
                      <v:shape id="Star: 5 Points 24" o:spid="_x0000_s1168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69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70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71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roundrect id="Rectangle: Rounded Corners 17" o:spid="_x0000_s1172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" fillcolor="#00c" stroked="f" strokeweight="1.25pt"/>
                      <v:roundrect id="Rectangle: Rounded Corners 18" o:spid="_x0000_s1173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8Al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" fillcolor="#feffd5" stroked="f" strokeweight="1.25pt"/>
                    </v:group>
                    <v:roundrect id="Rectangle: Rounded Corners 16" o:spid="_x0000_s1174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" fillcolor="#ffc000" stroked="f" strokeweight="1.25pt"/>
                    <v:roundrect id="Rectangle: Rounded Corners 14" o:spid="_x0000_s1175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" fillcolor="#eefed2" stroked="f" strokeweight="1.25pt"/>
                  </v:group>
                  <v:rect id="Rectangle 7" o:spid="_x0000_s1176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" filled="f" stroked="f">
                    <v:textbox>
                      <w:txbxContent>
                        <w:p w14:paraId="7C4D95BD" w14:textId="5326EDE9" w:rsidR="00641B6D" w:rsidRDefault="00641B6D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77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28F950A9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36DCCE5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E820E7E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736215"/>
    <w:multiLevelType w:val="hybridMultilevel"/>
    <w:tmpl w:val="13BA2FE4"/>
    <w:lvl w:ilvl="0" w:tplc="879A93DC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0DAE0EAA"/>
    <w:multiLevelType w:val="hybridMultilevel"/>
    <w:tmpl w:val="8AD0ADF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113250A6"/>
    <w:multiLevelType w:val="hybridMultilevel"/>
    <w:tmpl w:val="9174AC4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B85DE4"/>
    <w:multiLevelType w:val="hybridMultilevel"/>
    <w:tmpl w:val="6AC45250"/>
    <w:lvl w:ilvl="0" w:tplc="E6087E52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F1A6352"/>
    <w:multiLevelType w:val="hybridMultilevel"/>
    <w:tmpl w:val="2170392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4C733D"/>
    <w:multiLevelType w:val="hybridMultilevel"/>
    <w:tmpl w:val="576EB04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5F6280"/>
    <w:multiLevelType w:val="hybridMultilevel"/>
    <w:tmpl w:val="28C8C73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426ACD"/>
    <w:multiLevelType w:val="hybridMultilevel"/>
    <w:tmpl w:val="23C818A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420B1F"/>
    <w:multiLevelType w:val="hybridMultilevel"/>
    <w:tmpl w:val="EB2208D2"/>
    <w:lvl w:ilvl="0" w:tplc="E9363D06">
      <w:start w:val="1"/>
      <w:numFmt w:val="decimal"/>
      <w:pStyle w:val="000-Bi-normal"/>
      <w:suff w:val="space"/>
      <w:lvlText w:val="Bài %1."/>
      <w:lvlJc w:val="left"/>
      <w:pPr>
        <w:ind w:left="2269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8C6A2A10">
      <w:start w:val="1"/>
      <w:numFmt w:val="lowerLetter"/>
      <w:lvlText w:val="%2."/>
      <w:lvlJc w:val="left"/>
      <w:pPr>
        <w:ind w:left="1440" w:hanging="360"/>
      </w:pPr>
    </w:lvl>
    <w:lvl w:ilvl="2" w:tplc="1562985A">
      <w:start w:val="1"/>
      <w:numFmt w:val="lowerRoman"/>
      <w:lvlText w:val="%3."/>
      <w:lvlJc w:val="right"/>
      <w:pPr>
        <w:ind w:left="2160" w:hanging="180"/>
      </w:pPr>
    </w:lvl>
    <w:lvl w:ilvl="3" w:tplc="2FC4EE56">
      <w:start w:val="1"/>
      <w:numFmt w:val="decimal"/>
      <w:lvlText w:val="%4."/>
      <w:lvlJc w:val="left"/>
      <w:pPr>
        <w:ind w:left="2880" w:hanging="360"/>
      </w:pPr>
    </w:lvl>
    <w:lvl w:ilvl="4" w:tplc="D846B3B6">
      <w:start w:val="1"/>
      <w:numFmt w:val="lowerLetter"/>
      <w:lvlText w:val="%5."/>
      <w:lvlJc w:val="left"/>
      <w:pPr>
        <w:ind w:left="3600" w:hanging="360"/>
      </w:pPr>
    </w:lvl>
    <w:lvl w:ilvl="5" w:tplc="DA2A066E">
      <w:start w:val="1"/>
      <w:numFmt w:val="lowerRoman"/>
      <w:lvlText w:val="%6."/>
      <w:lvlJc w:val="right"/>
      <w:pPr>
        <w:ind w:left="4320" w:hanging="180"/>
      </w:pPr>
    </w:lvl>
    <w:lvl w:ilvl="6" w:tplc="24820D6E">
      <w:start w:val="1"/>
      <w:numFmt w:val="decimal"/>
      <w:lvlText w:val="%7."/>
      <w:lvlJc w:val="left"/>
      <w:pPr>
        <w:ind w:left="5040" w:hanging="360"/>
      </w:pPr>
    </w:lvl>
    <w:lvl w:ilvl="7" w:tplc="BB4CC700">
      <w:start w:val="1"/>
      <w:numFmt w:val="lowerLetter"/>
      <w:lvlText w:val="%8."/>
      <w:lvlJc w:val="left"/>
      <w:pPr>
        <w:ind w:left="5760" w:hanging="360"/>
      </w:pPr>
    </w:lvl>
    <w:lvl w:ilvl="8" w:tplc="D69CBAB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4A30911"/>
    <w:multiLevelType w:val="hybridMultilevel"/>
    <w:tmpl w:val="ED603E2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05062F"/>
    <w:multiLevelType w:val="hybridMultilevel"/>
    <w:tmpl w:val="8AA2FCAC"/>
    <w:lvl w:ilvl="0" w:tplc="FD2E5C0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7320543D"/>
    <w:multiLevelType w:val="hybridMultilevel"/>
    <w:tmpl w:val="F4DA1376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83D1F12"/>
    <w:multiLevelType w:val="hybridMultilevel"/>
    <w:tmpl w:val="3A02B06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CF9332C"/>
    <w:multiLevelType w:val="hybridMultilevel"/>
    <w:tmpl w:val="D1C62E56"/>
    <w:lvl w:ilvl="0" w:tplc="879A93DC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 w15:restartNumberingAfterBreak="0">
    <w:nsid w:val="7D404959"/>
    <w:multiLevelType w:val="hybridMultilevel"/>
    <w:tmpl w:val="5516C1BA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9"/>
  </w:num>
  <w:num w:numId="4">
    <w:abstractNumId w:val="7"/>
  </w:num>
  <w:num w:numId="5">
    <w:abstractNumId w:val="2"/>
  </w:num>
  <w:num w:numId="6">
    <w:abstractNumId w:val="11"/>
  </w:num>
  <w:num w:numId="7">
    <w:abstractNumId w:val="3"/>
  </w:num>
  <w:num w:numId="8">
    <w:abstractNumId w:val="15"/>
  </w:num>
  <w:num w:numId="9">
    <w:abstractNumId w:val="0"/>
  </w:num>
  <w:num w:numId="10">
    <w:abstractNumId w:val="1"/>
  </w:num>
  <w:num w:numId="11">
    <w:abstractNumId w:val="13"/>
  </w:num>
  <w:num w:numId="12">
    <w:abstractNumId w:val="14"/>
  </w:num>
  <w:num w:numId="13">
    <w:abstractNumId w:val="12"/>
  </w:num>
  <w:num w:numId="14">
    <w:abstractNumId w:val="8"/>
  </w:num>
  <w:num w:numId="15">
    <w:abstractNumId w:val="16"/>
  </w:num>
  <w:num w:numId="16">
    <w:abstractNumId w:val="6"/>
  </w:num>
  <w:num w:numId="17">
    <w:abstractNumId w:val="1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3208"/>
    <w:rsid w:val="00023DCA"/>
    <w:rsid w:val="00027CA2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926DA"/>
    <w:rsid w:val="00097F4E"/>
    <w:rsid w:val="000A0707"/>
    <w:rsid w:val="000A3B62"/>
    <w:rsid w:val="000A66A2"/>
    <w:rsid w:val="000B116E"/>
    <w:rsid w:val="000B30E3"/>
    <w:rsid w:val="000B624C"/>
    <w:rsid w:val="000C58D5"/>
    <w:rsid w:val="000E5E67"/>
    <w:rsid w:val="000E6998"/>
    <w:rsid w:val="000F2B19"/>
    <w:rsid w:val="001005D8"/>
    <w:rsid w:val="0010299C"/>
    <w:rsid w:val="00107110"/>
    <w:rsid w:val="00115AD4"/>
    <w:rsid w:val="00135F41"/>
    <w:rsid w:val="001553A3"/>
    <w:rsid w:val="0016598F"/>
    <w:rsid w:val="001748AA"/>
    <w:rsid w:val="001806D3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3B96"/>
    <w:rsid w:val="001E656A"/>
    <w:rsid w:val="001F2F46"/>
    <w:rsid w:val="001F69D5"/>
    <w:rsid w:val="0020071A"/>
    <w:rsid w:val="0020510D"/>
    <w:rsid w:val="00206CF3"/>
    <w:rsid w:val="00220A2B"/>
    <w:rsid w:val="002235AD"/>
    <w:rsid w:val="002354B7"/>
    <w:rsid w:val="00251403"/>
    <w:rsid w:val="0025508A"/>
    <w:rsid w:val="00275B12"/>
    <w:rsid w:val="0028087F"/>
    <w:rsid w:val="0028229D"/>
    <w:rsid w:val="002942A7"/>
    <w:rsid w:val="002A0BFE"/>
    <w:rsid w:val="002D27C6"/>
    <w:rsid w:val="002D316A"/>
    <w:rsid w:val="002E015D"/>
    <w:rsid w:val="002F4F39"/>
    <w:rsid w:val="00313CC7"/>
    <w:rsid w:val="003239E8"/>
    <w:rsid w:val="0032639E"/>
    <w:rsid w:val="003276B1"/>
    <w:rsid w:val="00330683"/>
    <w:rsid w:val="0033478F"/>
    <w:rsid w:val="00335DA0"/>
    <w:rsid w:val="00344567"/>
    <w:rsid w:val="0035129A"/>
    <w:rsid w:val="00352707"/>
    <w:rsid w:val="00352905"/>
    <w:rsid w:val="0036092E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3F279E"/>
    <w:rsid w:val="00400BAA"/>
    <w:rsid w:val="00405A10"/>
    <w:rsid w:val="00411E55"/>
    <w:rsid w:val="004120C5"/>
    <w:rsid w:val="00422CAB"/>
    <w:rsid w:val="0042620E"/>
    <w:rsid w:val="00427069"/>
    <w:rsid w:val="00432C10"/>
    <w:rsid w:val="004524BC"/>
    <w:rsid w:val="00453226"/>
    <w:rsid w:val="00453810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6234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B7023"/>
    <w:rsid w:val="005C0A20"/>
    <w:rsid w:val="005D6A31"/>
    <w:rsid w:val="005E04EA"/>
    <w:rsid w:val="005E2645"/>
    <w:rsid w:val="00601BC3"/>
    <w:rsid w:val="00604D5A"/>
    <w:rsid w:val="00606550"/>
    <w:rsid w:val="00617FCB"/>
    <w:rsid w:val="00641B6D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A601F"/>
    <w:rsid w:val="006C6B00"/>
    <w:rsid w:val="006E1112"/>
    <w:rsid w:val="006E7697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2888"/>
    <w:rsid w:val="007539C9"/>
    <w:rsid w:val="00761AFE"/>
    <w:rsid w:val="007712CF"/>
    <w:rsid w:val="00773189"/>
    <w:rsid w:val="00780B64"/>
    <w:rsid w:val="00781754"/>
    <w:rsid w:val="00782505"/>
    <w:rsid w:val="00783FA8"/>
    <w:rsid w:val="0078523B"/>
    <w:rsid w:val="00787980"/>
    <w:rsid w:val="00790315"/>
    <w:rsid w:val="007B5549"/>
    <w:rsid w:val="007C1A1C"/>
    <w:rsid w:val="007C4797"/>
    <w:rsid w:val="007C6459"/>
    <w:rsid w:val="007E00E9"/>
    <w:rsid w:val="007E00ED"/>
    <w:rsid w:val="007F02ED"/>
    <w:rsid w:val="007F3458"/>
    <w:rsid w:val="007F4B89"/>
    <w:rsid w:val="007F7BB9"/>
    <w:rsid w:val="008018B0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D3FD2"/>
    <w:rsid w:val="008E2A9A"/>
    <w:rsid w:val="008F53DE"/>
    <w:rsid w:val="00913B89"/>
    <w:rsid w:val="009373A4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C7DA5"/>
    <w:rsid w:val="009E41A3"/>
    <w:rsid w:val="009E59A3"/>
    <w:rsid w:val="009E6A90"/>
    <w:rsid w:val="00A02514"/>
    <w:rsid w:val="00A03879"/>
    <w:rsid w:val="00A06E41"/>
    <w:rsid w:val="00A07454"/>
    <w:rsid w:val="00A126C1"/>
    <w:rsid w:val="00A32525"/>
    <w:rsid w:val="00A32CC1"/>
    <w:rsid w:val="00A4075B"/>
    <w:rsid w:val="00A51415"/>
    <w:rsid w:val="00A5390C"/>
    <w:rsid w:val="00A740B9"/>
    <w:rsid w:val="00A96342"/>
    <w:rsid w:val="00A97233"/>
    <w:rsid w:val="00AB21D1"/>
    <w:rsid w:val="00AE127D"/>
    <w:rsid w:val="00AF187F"/>
    <w:rsid w:val="00AF6D6E"/>
    <w:rsid w:val="00B14882"/>
    <w:rsid w:val="00B253BD"/>
    <w:rsid w:val="00B36082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9689A"/>
    <w:rsid w:val="00BA3303"/>
    <w:rsid w:val="00BA66AD"/>
    <w:rsid w:val="00BB1BC2"/>
    <w:rsid w:val="00BC5A19"/>
    <w:rsid w:val="00BC690F"/>
    <w:rsid w:val="00BD08BD"/>
    <w:rsid w:val="00BE5E31"/>
    <w:rsid w:val="00C1637B"/>
    <w:rsid w:val="00C171EC"/>
    <w:rsid w:val="00C20390"/>
    <w:rsid w:val="00C247F5"/>
    <w:rsid w:val="00C274F4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D00617"/>
    <w:rsid w:val="00D047D9"/>
    <w:rsid w:val="00D10091"/>
    <w:rsid w:val="00D25832"/>
    <w:rsid w:val="00D30B6A"/>
    <w:rsid w:val="00D363C9"/>
    <w:rsid w:val="00D37EA4"/>
    <w:rsid w:val="00D64930"/>
    <w:rsid w:val="00D663E8"/>
    <w:rsid w:val="00D67484"/>
    <w:rsid w:val="00D73817"/>
    <w:rsid w:val="00D93FE2"/>
    <w:rsid w:val="00D976FE"/>
    <w:rsid w:val="00DA0D4F"/>
    <w:rsid w:val="00DA1697"/>
    <w:rsid w:val="00DA3951"/>
    <w:rsid w:val="00DA4996"/>
    <w:rsid w:val="00DB2F4E"/>
    <w:rsid w:val="00DC26BC"/>
    <w:rsid w:val="00DC73B8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66C07"/>
    <w:rsid w:val="00E74FDC"/>
    <w:rsid w:val="00E849E9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03AD0"/>
    <w:rsid w:val="00F155AC"/>
    <w:rsid w:val="00F27246"/>
    <w:rsid w:val="00F36AE3"/>
    <w:rsid w:val="00F42325"/>
    <w:rsid w:val="00F42AEF"/>
    <w:rsid w:val="00F468C2"/>
    <w:rsid w:val="00F46F2E"/>
    <w:rsid w:val="00F549A5"/>
    <w:rsid w:val="00F65F1A"/>
    <w:rsid w:val="00F668CC"/>
    <w:rsid w:val="00F81B04"/>
    <w:rsid w:val="00F8291B"/>
    <w:rsid w:val="00F92170"/>
    <w:rsid w:val="00F92F2A"/>
    <w:rsid w:val="00F94B72"/>
    <w:rsid w:val="00FA2626"/>
    <w:rsid w:val="00FA45B3"/>
    <w:rsid w:val="00FB5C79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06FA42C0-F8CF-45AD-92F7-0D8863B8BF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uiPriority w:val="99"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ListParagraph1">
    <w:name w:val="List Paragraph1"/>
    <w:basedOn w:val="Normal"/>
    <w:uiPriority w:val="34"/>
    <w:qFormat/>
    <w:rsid w:val="00641B6D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sovidu">
    <w:name w:val="so.vidu"/>
    <w:basedOn w:val="Normal"/>
    <w:next w:val="Normal"/>
    <w:link w:val="soviduChar"/>
    <w:qFormat/>
    <w:rsid w:val="00D976FE"/>
    <w:pPr>
      <w:numPr>
        <w:numId w:val="16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  <w:ind w:left="720" w:hanging="360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976F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msolistparagraph0">
    <w:name w:val="msolistparagraph"/>
    <w:basedOn w:val="Normal"/>
    <w:rsid w:val="00D976FE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character" w:customStyle="1" w:styleId="TableofcontentsExact">
    <w:name w:val="Table of contents Exact"/>
    <w:basedOn w:val="DefaultParagraphFont"/>
    <w:rsid w:val="00D976F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Bodytext2Exact">
    <w:name w:val="Body text (2) Exact"/>
    <w:basedOn w:val="DefaultParagraphFont"/>
    <w:rsid w:val="00D976F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oncaDanhschChar">
    <w:name w:val="Đoạn của Danh sách Char"/>
    <w:link w:val="oncaDanhsch"/>
    <w:qFormat/>
    <w:locked/>
    <w:rsid w:val="00D976FE"/>
    <w:rPr>
      <w:rFonts w:ascii="Calibri" w:eastAsia="Times New Roman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D976FE"/>
    <w:pPr>
      <w:spacing w:after="200" w:line="276" w:lineRule="auto"/>
      <w:ind w:left="720"/>
    </w:pPr>
    <w:rPr>
      <w:rFonts w:ascii="Calibri" w:eastAsia="Times New Roman" w:hAnsi="Calibri" w:cs="Calibri"/>
    </w:rPr>
  </w:style>
  <w:style w:type="character" w:customStyle="1" w:styleId="000-Bi-normalChar">
    <w:name w:val="000-Bài - normal Char"/>
    <w:link w:val="000-Bi-normal"/>
    <w:locked/>
    <w:rsid w:val="00D976FE"/>
    <w:rPr>
      <w:rFonts w:ascii="Tahoma" w:hAnsi="Tahoma" w:cs="Tahoma"/>
      <w:b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D976FE"/>
    <w:pPr>
      <w:keepNext/>
      <w:keepLines/>
      <w:numPr>
        <w:numId w:val="17"/>
      </w:numPr>
      <w:spacing w:before="240" w:after="100" w:afterAutospacing="1" w:line="254" w:lineRule="auto"/>
      <w:outlineLvl w:val="2"/>
    </w:pPr>
    <w:rPr>
      <w:rFonts w:ascii="Tahoma" w:hAnsi="Tahoma" w:cs="Tahoma"/>
      <w:b/>
      <w:kern w:val="2"/>
      <w:sz w:val="24"/>
      <w:szCs w:val="24"/>
    </w:rPr>
  </w:style>
  <w:style w:type="paragraph" w:customStyle="1" w:styleId="Style1">
    <w:name w:val="Style1"/>
    <w:basedOn w:val="Normal"/>
    <w:next w:val="Normal"/>
    <w:qFormat/>
    <w:rsid w:val="00D976FE"/>
    <w:pPr>
      <w:tabs>
        <w:tab w:val="left" w:pos="2268"/>
      </w:tabs>
      <w:spacing w:after="120" w:line="240" w:lineRule="auto"/>
      <w:ind w:left="994"/>
      <w:jc w:val="both"/>
    </w:pPr>
    <w:rPr>
      <w:rFonts w:ascii="Times New Roman Bold" w:eastAsia="Calibri" w:hAnsi="Times New Roman Bold" w:cs="Times New Roman"/>
      <w:b/>
      <w:color w:val="0000F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4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7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94.bin"/><Relationship Id="rId268" Type="http://schemas.openxmlformats.org/officeDocument/2006/relationships/oleObject" Target="embeddings/oleObject144.bin"/><Relationship Id="rId475" Type="http://schemas.openxmlformats.org/officeDocument/2006/relationships/oleObject" Target="embeddings/oleObject249.bin"/><Relationship Id="rId682" Type="http://schemas.openxmlformats.org/officeDocument/2006/relationships/oleObject" Target="embeddings/oleObject355.bin"/><Relationship Id="rId128" Type="http://schemas.openxmlformats.org/officeDocument/2006/relationships/oleObject" Target="embeddings/oleObject71.bin"/><Relationship Id="rId335" Type="http://schemas.openxmlformats.org/officeDocument/2006/relationships/oleObject" Target="embeddings/oleObject179.bin"/><Relationship Id="rId542" Type="http://schemas.openxmlformats.org/officeDocument/2006/relationships/image" Target="media/image251.wmf"/><Relationship Id="rId987" Type="http://schemas.openxmlformats.org/officeDocument/2006/relationships/image" Target="media/image463.wmf"/><Relationship Id="rId402" Type="http://schemas.openxmlformats.org/officeDocument/2006/relationships/image" Target="media/image181.wmf"/><Relationship Id="rId847" Type="http://schemas.openxmlformats.org/officeDocument/2006/relationships/oleObject" Target="embeddings/oleObject442.bin"/><Relationship Id="rId1032" Type="http://schemas.openxmlformats.org/officeDocument/2006/relationships/oleObject" Target="embeddings/oleObject536.bin"/><Relationship Id="rId707" Type="http://schemas.openxmlformats.org/officeDocument/2006/relationships/oleObject" Target="embeddings/oleObject371.bin"/><Relationship Id="rId914" Type="http://schemas.openxmlformats.org/officeDocument/2006/relationships/image" Target="media/image428.wmf"/><Relationship Id="rId43" Type="http://schemas.openxmlformats.org/officeDocument/2006/relationships/oleObject" Target="embeddings/oleObject17.bin"/><Relationship Id="rId192" Type="http://schemas.openxmlformats.org/officeDocument/2006/relationships/image" Target="media/image78.wmf"/><Relationship Id="rId206" Type="http://schemas.openxmlformats.org/officeDocument/2006/relationships/image" Target="media/image84.wmf"/><Relationship Id="rId413" Type="http://schemas.openxmlformats.org/officeDocument/2006/relationships/oleObject" Target="embeddings/oleObject218.bin"/><Relationship Id="rId858" Type="http://schemas.openxmlformats.org/officeDocument/2006/relationships/image" Target="media/image400.wmf"/><Relationship Id="rId1043" Type="http://schemas.openxmlformats.org/officeDocument/2006/relationships/image" Target="media/image491.wmf"/><Relationship Id="rId497" Type="http://schemas.openxmlformats.org/officeDocument/2006/relationships/oleObject" Target="embeddings/oleObject260.bin"/><Relationship Id="rId620" Type="http://schemas.openxmlformats.org/officeDocument/2006/relationships/image" Target="media/image290.wmf"/><Relationship Id="rId718" Type="http://schemas.openxmlformats.org/officeDocument/2006/relationships/image" Target="media/image331.wmf"/><Relationship Id="rId925" Type="http://schemas.openxmlformats.org/officeDocument/2006/relationships/oleObject" Target="embeddings/oleObject481.bin"/><Relationship Id="rId357" Type="http://schemas.openxmlformats.org/officeDocument/2006/relationships/oleObject" Target="embeddings/oleObject190.bin"/><Relationship Id="rId54" Type="http://schemas.openxmlformats.org/officeDocument/2006/relationships/oleObject" Target="embeddings/oleObject28.bin"/><Relationship Id="rId217" Type="http://schemas.openxmlformats.org/officeDocument/2006/relationships/oleObject" Target="embeddings/oleObject119.bin"/><Relationship Id="rId564" Type="http://schemas.openxmlformats.org/officeDocument/2006/relationships/image" Target="media/image262.wmf"/><Relationship Id="rId771" Type="http://schemas.openxmlformats.org/officeDocument/2006/relationships/image" Target="media/image357.wmf"/><Relationship Id="rId869" Type="http://schemas.openxmlformats.org/officeDocument/2006/relationships/oleObject" Target="embeddings/oleObject453.bin"/><Relationship Id="rId424" Type="http://schemas.openxmlformats.org/officeDocument/2006/relationships/image" Target="media/image192.wmf"/><Relationship Id="rId631" Type="http://schemas.openxmlformats.org/officeDocument/2006/relationships/oleObject" Target="embeddings/oleObject327.bin"/><Relationship Id="rId729" Type="http://schemas.openxmlformats.org/officeDocument/2006/relationships/oleObject" Target="embeddings/oleObject382.bin"/><Relationship Id="rId1054" Type="http://schemas.openxmlformats.org/officeDocument/2006/relationships/theme" Target="theme/theme1.xml"/><Relationship Id="rId270" Type="http://schemas.openxmlformats.org/officeDocument/2006/relationships/oleObject" Target="embeddings/oleObject145.bin"/><Relationship Id="rId936" Type="http://schemas.openxmlformats.org/officeDocument/2006/relationships/oleObject" Target="embeddings/oleObject487.bin"/><Relationship Id="rId65" Type="http://schemas.openxmlformats.org/officeDocument/2006/relationships/image" Target="media/image23.wmf"/><Relationship Id="rId130" Type="http://schemas.openxmlformats.org/officeDocument/2006/relationships/oleObject" Target="embeddings/oleObject73.bin"/><Relationship Id="rId368" Type="http://schemas.openxmlformats.org/officeDocument/2006/relationships/image" Target="media/image164.wmf"/><Relationship Id="rId575" Type="http://schemas.openxmlformats.org/officeDocument/2006/relationships/oleObject" Target="embeddings/oleObject299.bin"/><Relationship Id="rId782" Type="http://schemas.openxmlformats.org/officeDocument/2006/relationships/oleObject" Target="embeddings/oleObject409.bin"/><Relationship Id="rId228" Type="http://schemas.openxmlformats.org/officeDocument/2006/relationships/oleObject" Target="embeddings/oleObject124.bin"/><Relationship Id="rId435" Type="http://schemas.openxmlformats.org/officeDocument/2006/relationships/oleObject" Target="embeddings/oleObject229.bin"/><Relationship Id="rId642" Type="http://schemas.openxmlformats.org/officeDocument/2006/relationships/image" Target="media/image301.wmf"/><Relationship Id="rId281" Type="http://schemas.openxmlformats.org/officeDocument/2006/relationships/oleObject" Target="embeddings/oleObject151.bin"/><Relationship Id="rId502" Type="http://schemas.openxmlformats.org/officeDocument/2006/relationships/image" Target="media/image231.wmf"/><Relationship Id="rId947" Type="http://schemas.openxmlformats.org/officeDocument/2006/relationships/oleObject" Target="embeddings/oleObject493.bin"/><Relationship Id="rId76" Type="http://schemas.openxmlformats.org/officeDocument/2006/relationships/oleObject" Target="embeddings/oleObject41.bin"/><Relationship Id="rId141" Type="http://schemas.openxmlformats.org/officeDocument/2006/relationships/image" Target="media/image52.wmf"/><Relationship Id="rId379" Type="http://schemas.openxmlformats.org/officeDocument/2006/relationships/oleObject" Target="embeddings/oleObject201.bin"/><Relationship Id="rId586" Type="http://schemas.openxmlformats.org/officeDocument/2006/relationships/image" Target="media/image273.wmf"/><Relationship Id="rId793" Type="http://schemas.openxmlformats.org/officeDocument/2006/relationships/oleObject" Target="embeddings/oleObject415.bin"/><Relationship Id="rId807" Type="http://schemas.openxmlformats.org/officeDocument/2006/relationships/oleObject" Target="embeddings/oleObject422.bin"/><Relationship Id="rId7" Type="http://schemas.openxmlformats.org/officeDocument/2006/relationships/endnotes" Target="endnotes.xml"/><Relationship Id="rId239" Type="http://schemas.openxmlformats.org/officeDocument/2006/relationships/image" Target="media/image101.wmf"/><Relationship Id="rId446" Type="http://schemas.openxmlformats.org/officeDocument/2006/relationships/image" Target="media/image203.wmf"/><Relationship Id="rId653" Type="http://schemas.openxmlformats.org/officeDocument/2006/relationships/oleObject" Target="embeddings/oleObject338.bin"/><Relationship Id="rId292" Type="http://schemas.openxmlformats.org/officeDocument/2006/relationships/image" Target="media/image126.wmf"/><Relationship Id="rId306" Type="http://schemas.openxmlformats.org/officeDocument/2006/relationships/image" Target="media/image133.wmf"/><Relationship Id="rId860" Type="http://schemas.openxmlformats.org/officeDocument/2006/relationships/image" Target="media/image401.wmf"/><Relationship Id="rId958" Type="http://schemas.openxmlformats.org/officeDocument/2006/relationships/image" Target="media/image449.wmf"/><Relationship Id="rId87" Type="http://schemas.openxmlformats.org/officeDocument/2006/relationships/oleObject" Target="embeddings/oleObject48.bin"/><Relationship Id="rId513" Type="http://schemas.openxmlformats.org/officeDocument/2006/relationships/oleObject" Target="embeddings/oleObject268.bin"/><Relationship Id="rId597" Type="http://schemas.openxmlformats.org/officeDocument/2006/relationships/oleObject" Target="embeddings/oleObject310.bin"/><Relationship Id="rId720" Type="http://schemas.openxmlformats.org/officeDocument/2006/relationships/image" Target="media/image332.wmf"/><Relationship Id="rId818" Type="http://schemas.openxmlformats.org/officeDocument/2006/relationships/image" Target="media/image380.wmf"/><Relationship Id="rId152" Type="http://schemas.openxmlformats.org/officeDocument/2006/relationships/image" Target="media/image58.wmf"/><Relationship Id="rId457" Type="http://schemas.openxmlformats.org/officeDocument/2006/relationships/oleObject" Target="embeddings/oleObject240.bin"/><Relationship Id="rId1003" Type="http://schemas.openxmlformats.org/officeDocument/2006/relationships/image" Target="media/image471.wmf"/><Relationship Id="rId664" Type="http://schemas.openxmlformats.org/officeDocument/2006/relationships/image" Target="media/image310.wmf"/><Relationship Id="rId871" Type="http://schemas.openxmlformats.org/officeDocument/2006/relationships/oleObject" Target="embeddings/oleObject454.bin"/><Relationship Id="rId969" Type="http://schemas.openxmlformats.org/officeDocument/2006/relationships/oleObject" Target="embeddings/oleObject504.bin"/><Relationship Id="rId14" Type="http://schemas.openxmlformats.org/officeDocument/2006/relationships/image" Target="media/image3.wmf"/><Relationship Id="rId317" Type="http://schemas.openxmlformats.org/officeDocument/2006/relationships/oleObject" Target="embeddings/oleObject170.bin"/><Relationship Id="rId524" Type="http://schemas.openxmlformats.org/officeDocument/2006/relationships/image" Target="media/image242.wmf"/><Relationship Id="rId731" Type="http://schemas.openxmlformats.org/officeDocument/2006/relationships/oleObject" Target="embeddings/oleObject383.bin"/><Relationship Id="rId98" Type="http://schemas.openxmlformats.org/officeDocument/2006/relationships/oleObject" Target="embeddings/oleObject53.bin"/><Relationship Id="rId163" Type="http://schemas.openxmlformats.org/officeDocument/2006/relationships/image" Target="media/image64.wmf"/><Relationship Id="rId370" Type="http://schemas.openxmlformats.org/officeDocument/2006/relationships/image" Target="media/image165.wmf"/><Relationship Id="rId829" Type="http://schemas.openxmlformats.org/officeDocument/2006/relationships/oleObject" Target="embeddings/oleObject433.bin"/><Relationship Id="rId1014" Type="http://schemas.openxmlformats.org/officeDocument/2006/relationships/oleObject" Target="embeddings/oleObject527.bin"/><Relationship Id="rId230" Type="http://schemas.openxmlformats.org/officeDocument/2006/relationships/oleObject" Target="embeddings/oleObject125.bin"/><Relationship Id="rId468" Type="http://schemas.openxmlformats.org/officeDocument/2006/relationships/image" Target="media/image214.wmf"/><Relationship Id="rId675" Type="http://schemas.openxmlformats.org/officeDocument/2006/relationships/oleObject" Target="embeddings/oleObject350.bin"/><Relationship Id="rId882" Type="http://schemas.openxmlformats.org/officeDocument/2006/relationships/image" Target="media/image412.wmf"/><Relationship Id="rId25" Type="http://schemas.openxmlformats.org/officeDocument/2006/relationships/oleObject" Target="embeddings/oleObject8.bin"/><Relationship Id="rId328" Type="http://schemas.openxmlformats.org/officeDocument/2006/relationships/image" Target="media/image144.wmf"/><Relationship Id="rId535" Type="http://schemas.openxmlformats.org/officeDocument/2006/relationships/oleObject" Target="embeddings/oleObject279.bin"/><Relationship Id="rId742" Type="http://schemas.openxmlformats.org/officeDocument/2006/relationships/image" Target="media/image343.wmf"/><Relationship Id="rId174" Type="http://schemas.openxmlformats.org/officeDocument/2006/relationships/oleObject" Target="embeddings/oleObject96.bin"/><Relationship Id="rId381" Type="http://schemas.openxmlformats.org/officeDocument/2006/relationships/oleObject" Target="embeddings/oleObject202.bin"/><Relationship Id="rId602" Type="http://schemas.openxmlformats.org/officeDocument/2006/relationships/image" Target="media/image281.wmf"/><Relationship Id="rId1025" Type="http://schemas.openxmlformats.org/officeDocument/2006/relationships/image" Target="media/image482.wmf"/><Relationship Id="rId241" Type="http://schemas.openxmlformats.org/officeDocument/2006/relationships/image" Target="media/image102.wmf"/><Relationship Id="rId479" Type="http://schemas.openxmlformats.org/officeDocument/2006/relationships/oleObject" Target="embeddings/oleObject251.bin"/><Relationship Id="rId686" Type="http://schemas.openxmlformats.org/officeDocument/2006/relationships/image" Target="media/image318.png"/><Relationship Id="rId893" Type="http://schemas.openxmlformats.org/officeDocument/2006/relationships/oleObject" Target="embeddings/oleObject465.bin"/><Relationship Id="rId907" Type="http://schemas.openxmlformats.org/officeDocument/2006/relationships/oleObject" Target="embeddings/oleObject472.bin"/><Relationship Id="rId36" Type="http://schemas.openxmlformats.org/officeDocument/2006/relationships/image" Target="media/image14.wmf"/><Relationship Id="rId339" Type="http://schemas.openxmlformats.org/officeDocument/2006/relationships/oleObject" Target="embeddings/oleObject181.bin"/><Relationship Id="rId546" Type="http://schemas.openxmlformats.org/officeDocument/2006/relationships/image" Target="media/image253.wmf"/><Relationship Id="rId753" Type="http://schemas.openxmlformats.org/officeDocument/2006/relationships/image" Target="media/image348.wmf"/><Relationship Id="rId101" Type="http://schemas.openxmlformats.org/officeDocument/2006/relationships/oleObject" Target="embeddings/oleObject54.bin"/><Relationship Id="rId185" Type="http://schemas.openxmlformats.org/officeDocument/2006/relationships/image" Target="media/image75.png"/><Relationship Id="rId406" Type="http://schemas.openxmlformats.org/officeDocument/2006/relationships/image" Target="media/image183.wmf"/><Relationship Id="rId960" Type="http://schemas.openxmlformats.org/officeDocument/2006/relationships/image" Target="media/image450.wmf"/><Relationship Id="rId1036" Type="http://schemas.openxmlformats.org/officeDocument/2006/relationships/oleObject" Target="embeddings/oleObject538.bin"/><Relationship Id="rId392" Type="http://schemas.openxmlformats.org/officeDocument/2006/relationships/image" Target="media/image176.wmf"/><Relationship Id="rId613" Type="http://schemas.openxmlformats.org/officeDocument/2006/relationships/oleObject" Target="embeddings/oleObject318.bin"/><Relationship Id="rId697" Type="http://schemas.openxmlformats.org/officeDocument/2006/relationships/image" Target="media/image321.wmf"/><Relationship Id="rId820" Type="http://schemas.openxmlformats.org/officeDocument/2006/relationships/image" Target="media/image381.wmf"/><Relationship Id="rId918" Type="http://schemas.openxmlformats.org/officeDocument/2006/relationships/image" Target="media/image430.wmf"/><Relationship Id="rId252" Type="http://schemas.openxmlformats.org/officeDocument/2006/relationships/oleObject" Target="embeddings/oleObject136.bin"/><Relationship Id="rId47" Type="http://schemas.openxmlformats.org/officeDocument/2006/relationships/oleObject" Target="embeddings/oleObject21.bin"/><Relationship Id="rId112" Type="http://schemas.openxmlformats.org/officeDocument/2006/relationships/image" Target="media/image40.wmf"/><Relationship Id="rId557" Type="http://schemas.openxmlformats.org/officeDocument/2006/relationships/oleObject" Target="embeddings/oleObject290.bin"/><Relationship Id="rId764" Type="http://schemas.openxmlformats.org/officeDocument/2006/relationships/oleObject" Target="embeddings/oleObject400.bin"/><Relationship Id="rId971" Type="http://schemas.openxmlformats.org/officeDocument/2006/relationships/oleObject" Target="embeddings/oleObject505.bin"/><Relationship Id="rId196" Type="http://schemas.openxmlformats.org/officeDocument/2006/relationships/image" Target="media/image80.wmf"/><Relationship Id="rId417" Type="http://schemas.openxmlformats.org/officeDocument/2006/relationships/oleObject" Target="embeddings/oleObject220.bin"/><Relationship Id="rId624" Type="http://schemas.openxmlformats.org/officeDocument/2006/relationships/image" Target="media/image292.wmf"/><Relationship Id="rId831" Type="http://schemas.openxmlformats.org/officeDocument/2006/relationships/oleObject" Target="embeddings/oleObject434.bin"/><Relationship Id="rId1047" Type="http://schemas.openxmlformats.org/officeDocument/2006/relationships/image" Target="media/image493.wmf"/><Relationship Id="rId263" Type="http://schemas.openxmlformats.org/officeDocument/2006/relationships/image" Target="media/image113.wmf"/><Relationship Id="rId470" Type="http://schemas.openxmlformats.org/officeDocument/2006/relationships/image" Target="media/image215.wmf"/><Relationship Id="rId929" Type="http://schemas.openxmlformats.org/officeDocument/2006/relationships/oleObject" Target="embeddings/oleObject483.bin"/><Relationship Id="rId58" Type="http://schemas.openxmlformats.org/officeDocument/2006/relationships/oleObject" Target="embeddings/oleObject30.bin"/><Relationship Id="rId123" Type="http://schemas.openxmlformats.org/officeDocument/2006/relationships/image" Target="media/image46.wmf"/><Relationship Id="rId330" Type="http://schemas.openxmlformats.org/officeDocument/2006/relationships/image" Target="media/image145.wmf"/><Relationship Id="rId568" Type="http://schemas.openxmlformats.org/officeDocument/2006/relationships/image" Target="media/image264.wmf"/><Relationship Id="rId775" Type="http://schemas.openxmlformats.org/officeDocument/2006/relationships/image" Target="media/image359.wmf"/><Relationship Id="rId982" Type="http://schemas.openxmlformats.org/officeDocument/2006/relationships/oleObject" Target="embeddings/oleObject511.bin"/><Relationship Id="rId428" Type="http://schemas.openxmlformats.org/officeDocument/2006/relationships/image" Target="media/image194.wmf"/><Relationship Id="rId635" Type="http://schemas.openxmlformats.org/officeDocument/2006/relationships/oleObject" Target="embeddings/oleObject329.bin"/><Relationship Id="rId842" Type="http://schemas.openxmlformats.org/officeDocument/2006/relationships/image" Target="media/image392.wmf"/><Relationship Id="rId274" Type="http://schemas.openxmlformats.org/officeDocument/2006/relationships/oleObject" Target="embeddings/oleObject147.bin"/><Relationship Id="rId481" Type="http://schemas.openxmlformats.org/officeDocument/2006/relationships/oleObject" Target="embeddings/oleObject252.bin"/><Relationship Id="rId702" Type="http://schemas.openxmlformats.org/officeDocument/2006/relationships/image" Target="media/image323.wmf"/><Relationship Id="rId69" Type="http://schemas.openxmlformats.org/officeDocument/2006/relationships/image" Target="media/image25.wmf"/><Relationship Id="rId134" Type="http://schemas.openxmlformats.org/officeDocument/2006/relationships/oleObject" Target="embeddings/oleObject77.bin"/><Relationship Id="rId579" Type="http://schemas.openxmlformats.org/officeDocument/2006/relationships/oleObject" Target="embeddings/oleObject301.bin"/><Relationship Id="rId786" Type="http://schemas.openxmlformats.org/officeDocument/2006/relationships/oleObject" Target="embeddings/oleObject411.bin"/><Relationship Id="rId993" Type="http://schemas.openxmlformats.org/officeDocument/2006/relationships/image" Target="media/image466.wmf"/><Relationship Id="rId341" Type="http://schemas.openxmlformats.org/officeDocument/2006/relationships/oleObject" Target="embeddings/oleObject182.bin"/><Relationship Id="rId439" Type="http://schemas.openxmlformats.org/officeDocument/2006/relationships/oleObject" Target="embeddings/oleObject231.bin"/><Relationship Id="rId646" Type="http://schemas.openxmlformats.org/officeDocument/2006/relationships/image" Target="media/image303.wmf"/><Relationship Id="rId201" Type="http://schemas.openxmlformats.org/officeDocument/2006/relationships/oleObject" Target="embeddings/oleObject110.bin"/><Relationship Id="rId285" Type="http://schemas.openxmlformats.org/officeDocument/2006/relationships/oleObject" Target="embeddings/oleObject154.bin"/><Relationship Id="rId506" Type="http://schemas.openxmlformats.org/officeDocument/2006/relationships/image" Target="media/image233.wmf"/><Relationship Id="rId853" Type="http://schemas.openxmlformats.org/officeDocument/2006/relationships/oleObject" Target="embeddings/oleObject445.bin"/><Relationship Id="rId492" Type="http://schemas.openxmlformats.org/officeDocument/2006/relationships/image" Target="media/image226.wmf"/><Relationship Id="rId713" Type="http://schemas.openxmlformats.org/officeDocument/2006/relationships/oleObject" Target="embeddings/oleObject374.bin"/><Relationship Id="rId797" Type="http://schemas.openxmlformats.org/officeDocument/2006/relationships/oleObject" Target="embeddings/oleObject417.bin"/><Relationship Id="rId920" Type="http://schemas.openxmlformats.org/officeDocument/2006/relationships/image" Target="media/image431.wmf"/><Relationship Id="rId145" Type="http://schemas.openxmlformats.org/officeDocument/2006/relationships/oleObject" Target="embeddings/oleObject82.bin"/><Relationship Id="rId352" Type="http://schemas.openxmlformats.org/officeDocument/2006/relationships/image" Target="media/image156.wmf"/><Relationship Id="rId212" Type="http://schemas.openxmlformats.org/officeDocument/2006/relationships/image" Target="media/image87.wmf"/><Relationship Id="rId657" Type="http://schemas.openxmlformats.org/officeDocument/2006/relationships/image" Target="media/image307.wmf"/><Relationship Id="rId864" Type="http://schemas.openxmlformats.org/officeDocument/2006/relationships/image" Target="media/image403.wmf"/><Relationship Id="rId296" Type="http://schemas.openxmlformats.org/officeDocument/2006/relationships/image" Target="media/image128.wmf"/><Relationship Id="rId517" Type="http://schemas.openxmlformats.org/officeDocument/2006/relationships/oleObject" Target="embeddings/oleObject270.bin"/><Relationship Id="rId724" Type="http://schemas.openxmlformats.org/officeDocument/2006/relationships/image" Target="media/image334.wmf"/><Relationship Id="rId931" Type="http://schemas.openxmlformats.org/officeDocument/2006/relationships/oleObject" Target="embeddings/oleObject484.bin"/><Relationship Id="rId60" Type="http://schemas.openxmlformats.org/officeDocument/2006/relationships/oleObject" Target="embeddings/oleObject31.bin"/><Relationship Id="rId156" Type="http://schemas.openxmlformats.org/officeDocument/2006/relationships/image" Target="media/image60.wmf"/><Relationship Id="rId363" Type="http://schemas.openxmlformats.org/officeDocument/2006/relationships/oleObject" Target="embeddings/oleObject193.bin"/><Relationship Id="rId570" Type="http://schemas.openxmlformats.org/officeDocument/2006/relationships/image" Target="media/image265.wmf"/><Relationship Id="rId1007" Type="http://schemas.openxmlformats.org/officeDocument/2006/relationships/image" Target="media/image473.wmf"/><Relationship Id="rId223" Type="http://schemas.openxmlformats.org/officeDocument/2006/relationships/oleObject" Target="embeddings/oleObject122.bin"/><Relationship Id="rId430" Type="http://schemas.openxmlformats.org/officeDocument/2006/relationships/image" Target="media/image195.wmf"/><Relationship Id="rId668" Type="http://schemas.openxmlformats.org/officeDocument/2006/relationships/image" Target="media/image312.wmf"/><Relationship Id="rId875" Type="http://schemas.openxmlformats.org/officeDocument/2006/relationships/oleObject" Target="embeddings/oleObject456.bin"/><Relationship Id="rId18" Type="http://schemas.openxmlformats.org/officeDocument/2006/relationships/image" Target="media/image5.wmf"/><Relationship Id="rId528" Type="http://schemas.openxmlformats.org/officeDocument/2006/relationships/image" Target="media/image244.wmf"/><Relationship Id="rId735" Type="http://schemas.openxmlformats.org/officeDocument/2006/relationships/oleObject" Target="embeddings/oleObject385.bin"/><Relationship Id="rId942" Type="http://schemas.openxmlformats.org/officeDocument/2006/relationships/image" Target="media/image441.wmf"/><Relationship Id="rId167" Type="http://schemas.openxmlformats.org/officeDocument/2006/relationships/image" Target="media/image66.wmf"/><Relationship Id="rId374" Type="http://schemas.openxmlformats.org/officeDocument/2006/relationships/image" Target="media/image167.wmf"/><Relationship Id="rId581" Type="http://schemas.openxmlformats.org/officeDocument/2006/relationships/oleObject" Target="embeddings/oleObject302.bin"/><Relationship Id="rId1018" Type="http://schemas.openxmlformats.org/officeDocument/2006/relationships/oleObject" Target="embeddings/oleObject529.bin"/><Relationship Id="rId71" Type="http://schemas.openxmlformats.org/officeDocument/2006/relationships/image" Target="media/image26.emf"/><Relationship Id="rId234" Type="http://schemas.openxmlformats.org/officeDocument/2006/relationships/oleObject" Target="embeddings/oleObject127.bin"/><Relationship Id="rId679" Type="http://schemas.openxmlformats.org/officeDocument/2006/relationships/oleObject" Target="embeddings/oleObject352.bin"/><Relationship Id="rId802" Type="http://schemas.openxmlformats.org/officeDocument/2006/relationships/image" Target="media/image372.wmf"/><Relationship Id="rId886" Type="http://schemas.openxmlformats.org/officeDocument/2006/relationships/image" Target="media/image414.wmf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441" Type="http://schemas.openxmlformats.org/officeDocument/2006/relationships/oleObject" Target="embeddings/oleObject232.bin"/><Relationship Id="rId539" Type="http://schemas.openxmlformats.org/officeDocument/2006/relationships/oleObject" Target="embeddings/oleObject281.bin"/><Relationship Id="rId746" Type="http://schemas.openxmlformats.org/officeDocument/2006/relationships/image" Target="media/image345.wmf"/><Relationship Id="rId178" Type="http://schemas.openxmlformats.org/officeDocument/2006/relationships/oleObject" Target="embeddings/oleObject98.bin"/><Relationship Id="rId301" Type="http://schemas.openxmlformats.org/officeDocument/2006/relationships/oleObject" Target="embeddings/oleObject162.bin"/><Relationship Id="rId953" Type="http://schemas.openxmlformats.org/officeDocument/2006/relationships/oleObject" Target="embeddings/oleObject496.bin"/><Relationship Id="rId1029" Type="http://schemas.openxmlformats.org/officeDocument/2006/relationships/image" Target="media/image484.wmf"/><Relationship Id="rId82" Type="http://schemas.openxmlformats.org/officeDocument/2006/relationships/image" Target="media/image28.wmf"/><Relationship Id="rId385" Type="http://schemas.openxmlformats.org/officeDocument/2006/relationships/oleObject" Target="embeddings/oleObject204.bin"/><Relationship Id="rId592" Type="http://schemas.openxmlformats.org/officeDocument/2006/relationships/image" Target="media/image276.wmf"/><Relationship Id="rId606" Type="http://schemas.openxmlformats.org/officeDocument/2006/relationships/image" Target="media/image283.wmf"/><Relationship Id="rId813" Type="http://schemas.openxmlformats.org/officeDocument/2006/relationships/oleObject" Target="embeddings/oleObject425.bin"/><Relationship Id="rId245" Type="http://schemas.openxmlformats.org/officeDocument/2006/relationships/image" Target="media/image104.wmf"/><Relationship Id="rId452" Type="http://schemas.openxmlformats.org/officeDocument/2006/relationships/image" Target="media/image206.wmf"/><Relationship Id="rId897" Type="http://schemas.openxmlformats.org/officeDocument/2006/relationships/oleObject" Target="embeddings/oleObject467.bin"/><Relationship Id="rId105" Type="http://schemas.openxmlformats.org/officeDocument/2006/relationships/oleObject" Target="embeddings/oleObject58.bin"/><Relationship Id="rId312" Type="http://schemas.openxmlformats.org/officeDocument/2006/relationships/image" Target="media/image136.wmf"/><Relationship Id="rId757" Type="http://schemas.openxmlformats.org/officeDocument/2006/relationships/image" Target="media/image350.wmf"/><Relationship Id="rId964" Type="http://schemas.openxmlformats.org/officeDocument/2006/relationships/image" Target="media/image452.wmf"/><Relationship Id="rId93" Type="http://schemas.openxmlformats.org/officeDocument/2006/relationships/oleObject" Target="embeddings/oleObject51.bin"/><Relationship Id="rId189" Type="http://schemas.openxmlformats.org/officeDocument/2006/relationships/oleObject" Target="embeddings/oleObject104.bin"/><Relationship Id="rId396" Type="http://schemas.openxmlformats.org/officeDocument/2006/relationships/image" Target="media/image178.wmf"/><Relationship Id="rId617" Type="http://schemas.openxmlformats.org/officeDocument/2006/relationships/oleObject" Target="embeddings/oleObject320.bin"/><Relationship Id="rId824" Type="http://schemas.openxmlformats.org/officeDocument/2006/relationships/image" Target="media/image383.wmf"/><Relationship Id="rId256" Type="http://schemas.openxmlformats.org/officeDocument/2006/relationships/oleObject" Target="embeddings/oleObject138.bin"/><Relationship Id="rId463" Type="http://schemas.openxmlformats.org/officeDocument/2006/relationships/oleObject" Target="embeddings/oleObject243.bin"/><Relationship Id="rId670" Type="http://schemas.openxmlformats.org/officeDocument/2006/relationships/image" Target="media/image313.wmf"/><Relationship Id="rId116" Type="http://schemas.openxmlformats.org/officeDocument/2006/relationships/image" Target="media/image42.wmf"/><Relationship Id="rId323" Type="http://schemas.openxmlformats.org/officeDocument/2006/relationships/oleObject" Target="embeddings/oleObject173.bin"/><Relationship Id="rId530" Type="http://schemas.openxmlformats.org/officeDocument/2006/relationships/image" Target="media/image245.wmf"/><Relationship Id="rId768" Type="http://schemas.openxmlformats.org/officeDocument/2006/relationships/oleObject" Target="embeddings/oleObject402.bin"/><Relationship Id="rId975" Type="http://schemas.openxmlformats.org/officeDocument/2006/relationships/oleObject" Target="embeddings/oleObject507.bin"/><Relationship Id="rId20" Type="http://schemas.openxmlformats.org/officeDocument/2006/relationships/image" Target="media/image6.wmf"/><Relationship Id="rId628" Type="http://schemas.openxmlformats.org/officeDocument/2006/relationships/image" Target="media/image294.wmf"/><Relationship Id="rId835" Type="http://schemas.openxmlformats.org/officeDocument/2006/relationships/oleObject" Target="embeddings/oleObject436.bin"/><Relationship Id="rId267" Type="http://schemas.openxmlformats.org/officeDocument/2006/relationships/image" Target="media/image115.wmf"/><Relationship Id="rId474" Type="http://schemas.openxmlformats.org/officeDocument/2006/relationships/image" Target="media/image217.wmf"/><Relationship Id="rId1020" Type="http://schemas.openxmlformats.org/officeDocument/2006/relationships/oleObject" Target="embeddings/oleObject530.bin"/><Relationship Id="rId127" Type="http://schemas.openxmlformats.org/officeDocument/2006/relationships/image" Target="media/image48.emf"/><Relationship Id="rId681" Type="http://schemas.openxmlformats.org/officeDocument/2006/relationships/oleObject" Target="embeddings/oleObject354.bin"/><Relationship Id="rId779" Type="http://schemas.openxmlformats.org/officeDocument/2006/relationships/image" Target="media/image361.wmf"/><Relationship Id="rId902" Type="http://schemas.openxmlformats.org/officeDocument/2006/relationships/image" Target="media/image422.wmf"/><Relationship Id="rId986" Type="http://schemas.openxmlformats.org/officeDocument/2006/relationships/oleObject" Target="embeddings/oleObject513.bin"/><Relationship Id="rId31" Type="http://schemas.openxmlformats.org/officeDocument/2006/relationships/oleObject" Target="embeddings/oleObject11.bin"/><Relationship Id="rId334" Type="http://schemas.openxmlformats.org/officeDocument/2006/relationships/image" Target="media/image147.wmf"/><Relationship Id="rId541" Type="http://schemas.openxmlformats.org/officeDocument/2006/relationships/oleObject" Target="embeddings/oleObject282.bin"/><Relationship Id="rId639" Type="http://schemas.openxmlformats.org/officeDocument/2006/relationships/oleObject" Target="embeddings/oleObject331.bin"/><Relationship Id="rId180" Type="http://schemas.openxmlformats.org/officeDocument/2006/relationships/oleObject" Target="embeddings/oleObject99.bin"/><Relationship Id="rId278" Type="http://schemas.openxmlformats.org/officeDocument/2006/relationships/oleObject" Target="embeddings/oleObject149.bin"/><Relationship Id="rId401" Type="http://schemas.openxmlformats.org/officeDocument/2006/relationships/oleObject" Target="embeddings/oleObject212.bin"/><Relationship Id="rId846" Type="http://schemas.openxmlformats.org/officeDocument/2006/relationships/image" Target="media/image394.wmf"/><Relationship Id="rId1031" Type="http://schemas.openxmlformats.org/officeDocument/2006/relationships/image" Target="media/image485.wmf"/><Relationship Id="rId485" Type="http://schemas.openxmlformats.org/officeDocument/2006/relationships/oleObject" Target="embeddings/oleObject254.bin"/><Relationship Id="rId692" Type="http://schemas.openxmlformats.org/officeDocument/2006/relationships/oleObject" Target="embeddings/oleObject362.bin"/><Relationship Id="rId706" Type="http://schemas.openxmlformats.org/officeDocument/2006/relationships/image" Target="media/image325.wmf"/><Relationship Id="rId913" Type="http://schemas.openxmlformats.org/officeDocument/2006/relationships/oleObject" Target="embeddings/oleObject475.bin"/><Relationship Id="rId42" Type="http://schemas.openxmlformats.org/officeDocument/2006/relationships/oleObject" Target="embeddings/oleObject16.bin"/><Relationship Id="rId138" Type="http://schemas.openxmlformats.org/officeDocument/2006/relationships/oleObject" Target="embeddings/oleObject79.bin"/><Relationship Id="rId345" Type="http://schemas.openxmlformats.org/officeDocument/2006/relationships/oleObject" Target="embeddings/oleObject184.bin"/><Relationship Id="rId552" Type="http://schemas.openxmlformats.org/officeDocument/2006/relationships/image" Target="media/image256.wmf"/><Relationship Id="rId997" Type="http://schemas.openxmlformats.org/officeDocument/2006/relationships/image" Target="media/image468.wmf"/><Relationship Id="rId191" Type="http://schemas.openxmlformats.org/officeDocument/2006/relationships/oleObject" Target="embeddings/oleObject105.bin"/><Relationship Id="rId205" Type="http://schemas.openxmlformats.org/officeDocument/2006/relationships/oleObject" Target="embeddings/oleObject113.bin"/><Relationship Id="rId412" Type="http://schemas.openxmlformats.org/officeDocument/2006/relationships/image" Target="media/image186.wmf"/><Relationship Id="rId857" Type="http://schemas.openxmlformats.org/officeDocument/2006/relationships/oleObject" Target="embeddings/oleObject447.bin"/><Relationship Id="rId1042" Type="http://schemas.openxmlformats.org/officeDocument/2006/relationships/oleObject" Target="embeddings/oleObject541.bin"/><Relationship Id="rId289" Type="http://schemas.openxmlformats.org/officeDocument/2006/relationships/oleObject" Target="embeddings/oleObject156.bin"/><Relationship Id="rId496" Type="http://schemas.openxmlformats.org/officeDocument/2006/relationships/image" Target="media/image228.wmf"/><Relationship Id="rId717" Type="http://schemas.openxmlformats.org/officeDocument/2006/relationships/oleObject" Target="embeddings/oleObject376.bin"/><Relationship Id="rId924" Type="http://schemas.openxmlformats.org/officeDocument/2006/relationships/image" Target="media/image433.wmf"/><Relationship Id="rId53" Type="http://schemas.openxmlformats.org/officeDocument/2006/relationships/oleObject" Target="embeddings/oleObject27.bin"/><Relationship Id="rId149" Type="http://schemas.openxmlformats.org/officeDocument/2006/relationships/oleObject" Target="embeddings/oleObject84.bin"/><Relationship Id="rId356" Type="http://schemas.openxmlformats.org/officeDocument/2006/relationships/image" Target="media/image158.wmf"/><Relationship Id="rId563" Type="http://schemas.openxmlformats.org/officeDocument/2006/relationships/oleObject" Target="embeddings/oleObject293.bin"/><Relationship Id="rId770" Type="http://schemas.openxmlformats.org/officeDocument/2006/relationships/oleObject" Target="embeddings/oleObject403.bin"/><Relationship Id="rId216" Type="http://schemas.openxmlformats.org/officeDocument/2006/relationships/image" Target="media/image89.wmf"/><Relationship Id="rId423" Type="http://schemas.openxmlformats.org/officeDocument/2006/relationships/oleObject" Target="embeddings/oleObject223.bin"/><Relationship Id="rId868" Type="http://schemas.openxmlformats.org/officeDocument/2006/relationships/image" Target="media/image405.wmf"/><Relationship Id="rId1053" Type="http://schemas.openxmlformats.org/officeDocument/2006/relationships/fontTable" Target="fontTable.xml"/><Relationship Id="rId630" Type="http://schemas.openxmlformats.org/officeDocument/2006/relationships/image" Target="media/image295.wmf"/><Relationship Id="rId728" Type="http://schemas.openxmlformats.org/officeDocument/2006/relationships/image" Target="media/image336.wmf"/><Relationship Id="rId935" Type="http://schemas.openxmlformats.org/officeDocument/2006/relationships/oleObject" Target="embeddings/oleObject486.bin"/><Relationship Id="rId64" Type="http://schemas.openxmlformats.org/officeDocument/2006/relationships/oleObject" Target="embeddings/oleObject33.bin"/><Relationship Id="rId367" Type="http://schemas.openxmlformats.org/officeDocument/2006/relationships/oleObject" Target="embeddings/oleObject195.bin"/><Relationship Id="rId574" Type="http://schemas.openxmlformats.org/officeDocument/2006/relationships/image" Target="media/image267.wmf"/><Relationship Id="rId227" Type="http://schemas.openxmlformats.org/officeDocument/2006/relationships/image" Target="media/image95.wmf"/><Relationship Id="rId781" Type="http://schemas.openxmlformats.org/officeDocument/2006/relationships/image" Target="media/image362.wmf"/><Relationship Id="rId879" Type="http://schemas.openxmlformats.org/officeDocument/2006/relationships/oleObject" Target="embeddings/oleObject458.bin"/><Relationship Id="rId434" Type="http://schemas.openxmlformats.org/officeDocument/2006/relationships/image" Target="media/image197.wmf"/><Relationship Id="rId641" Type="http://schemas.openxmlformats.org/officeDocument/2006/relationships/oleObject" Target="embeddings/oleObject332.bin"/><Relationship Id="rId739" Type="http://schemas.openxmlformats.org/officeDocument/2006/relationships/oleObject" Target="embeddings/oleObject387.bin"/><Relationship Id="rId280" Type="http://schemas.openxmlformats.org/officeDocument/2006/relationships/image" Target="media/image121.wmf"/><Relationship Id="rId501" Type="http://schemas.openxmlformats.org/officeDocument/2006/relationships/oleObject" Target="embeddings/oleObject262.bin"/><Relationship Id="rId946" Type="http://schemas.openxmlformats.org/officeDocument/2006/relationships/image" Target="media/image443.wmf"/><Relationship Id="rId75" Type="http://schemas.openxmlformats.org/officeDocument/2006/relationships/oleObject" Target="embeddings/oleObject40.bin"/><Relationship Id="rId140" Type="http://schemas.openxmlformats.org/officeDocument/2006/relationships/oleObject" Target="embeddings/oleObject80.bin"/><Relationship Id="rId378" Type="http://schemas.openxmlformats.org/officeDocument/2006/relationships/image" Target="media/image169.wmf"/><Relationship Id="rId585" Type="http://schemas.openxmlformats.org/officeDocument/2006/relationships/oleObject" Target="embeddings/oleObject304.bin"/><Relationship Id="rId792" Type="http://schemas.openxmlformats.org/officeDocument/2006/relationships/oleObject" Target="embeddings/oleObject414.bin"/><Relationship Id="rId806" Type="http://schemas.openxmlformats.org/officeDocument/2006/relationships/image" Target="media/image374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29.bin"/><Relationship Id="rId445" Type="http://schemas.openxmlformats.org/officeDocument/2006/relationships/oleObject" Target="embeddings/oleObject234.bin"/><Relationship Id="rId652" Type="http://schemas.openxmlformats.org/officeDocument/2006/relationships/image" Target="media/image305.wmf"/><Relationship Id="rId291" Type="http://schemas.openxmlformats.org/officeDocument/2006/relationships/oleObject" Target="embeddings/oleObject157.bin"/><Relationship Id="rId305" Type="http://schemas.openxmlformats.org/officeDocument/2006/relationships/oleObject" Target="embeddings/oleObject164.bin"/><Relationship Id="rId512" Type="http://schemas.openxmlformats.org/officeDocument/2006/relationships/image" Target="media/image236.wmf"/><Relationship Id="rId957" Type="http://schemas.openxmlformats.org/officeDocument/2006/relationships/oleObject" Target="embeddings/oleObject498.bin"/><Relationship Id="rId86" Type="http://schemas.openxmlformats.org/officeDocument/2006/relationships/image" Target="media/image30.wmf"/><Relationship Id="rId151" Type="http://schemas.openxmlformats.org/officeDocument/2006/relationships/oleObject" Target="embeddings/oleObject85.bin"/><Relationship Id="rId389" Type="http://schemas.openxmlformats.org/officeDocument/2006/relationships/oleObject" Target="embeddings/oleObject206.bin"/><Relationship Id="rId596" Type="http://schemas.openxmlformats.org/officeDocument/2006/relationships/image" Target="media/image278.wmf"/><Relationship Id="rId817" Type="http://schemas.openxmlformats.org/officeDocument/2006/relationships/oleObject" Target="embeddings/oleObject427.bin"/><Relationship Id="rId1002" Type="http://schemas.openxmlformats.org/officeDocument/2006/relationships/oleObject" Target="embeddings/oleObject521.bin"/><Relationship Id="rId249" Type="http://schemas.openxmlformats.org/officeDocument/2006/relationships/image" Target="media/image106.wmf"/><Relationship Id="rId456" Type="http://schemas.openxmlformats.org/officeDocument/2006/relationships/image" Target="media/image208.wmf"/><Relationship Id="rId663" Type="http://schemas.openxmlformats.org/officeDocument/2006/relationships/oleObject" Target="embeddings/oleObject343.bin"/><Relationship Id="rId870" Type="http://schemas.openxmlformats.org/officeDocument/2006/relationships/image" Target="media/image406.wmf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62.bin"/><Relationship Id="rId316" Type="http://schemas.openxmlformats.org/officeDocument/2006/relationships/image" Target="media/image138.wmf"/><Relationship Id="rId523" Type="http://schemas.openxmlformats.org/officeDocument/2006/relationships/oleObject" Target="embeddings/oleObject273.bin"/><Relationship Id="rId968" Type="http://schemas.openxmlformats.org/officeDocument/2006/relationships/image" Target="media/image454.wmf"/><Relationship Id="rId97" Type="http://schemas.openxmlformats.org/officeDocument/2006/relationships/image" Target="media/image36.wmf"/><Relationship Id="rId730" Type="http://schemas.openxmlformats.org/officeDocument/2006/relationships/image" Target="media/image337.wmf"/><Relationship Id="rId828" Type="http://schemas.openxmlformats.org/officeDocument/2006/relationships/image" Target="media/image385.wmf"/><Relationship Id="rId1013" Type="http://schemas.openxmlformats.org/officeDocument/2006/relationships/image" Target="media/image476.wmf"/><Relationship Id="rId162" Type="http://schemas.openxmlformats.org/officeDocument/2006/relationships/oleObject" Target="embeddings/oleObject90.bin"/><Relationship Id="rId467" Type="http://schemas.openxmlformats.org/officeDocument/2006/relationships/oleObject" Target="embeddings/oleObject245.bin"/><Relationship Id="rId674" Type="http://schemas.openxmlformats.org/officeDocument/2006/relationships/oleObject" Target="embeddings/oleObject349.bin"/><Relationship Id="rId881" Type="http://schemas.openxmlformats.org/officeDocument/2006/relationships/oleObject" Target="embeddings/oleObject459.bin"/><Relationship Id="rId979" Type="http://schemas.openxmlformats.org/officeDocument/2006/relationships/image" Target="media/image459.wmf"/><Relationship Id="rId24" Type="http://schemas.openxmlformats.org/officeDocument/2006/relationships/image" Target="media/image8.wmf"/><Relationship Id="rId327" Type="http://schemas.openxmlformats.org/officeDocument/2006/relationships/oleObject" Target="embeddings/oleObject175.bin"/><Relationship Id="rId534" Type="http://schemas.openxmlformats.org/officeDocument/2006/relationships/image" Target="media/image247.wmf"/><Relationship Id="rId741" Type="http://schemas.openxmlformats.org/officeDocument/2006/relationships/oleObject" Target="embeddings/oleObject388.bin"/><Relationship Id="rId839" Type="http://schemas.openxmlformats.org/officeDocument/2006/relationships/oleObject" Target="embeddings/oleObject438.bin"/><Relationship Id="rId173" Type="http://schemas.openxmlformats.org/officeDocument/2006/relationships/image" Target="media/image69.wmf"/><Relationship Id="rId380" Type="http://schemas.openxmlformats.org/officeDocument/2006/relationships/image" Target="media/image170.wmf"/><Relationship Id="rId601" Type="http://schemas.openxmlformats.org/officeDocument/2006/relationships/oleObject" Target="embeddings/oleObject312.bin"/><Relationship Id="rId1024" Type="http://schemas.openxmlformats.org/officeDocument/2006/relationships/oleObject" Target="embeddings/oleObject532.bin"/><Relationship Id="rId240" Type="http://schemas.openxmlformats.org/officeDocument/2006/relationships/oleObject" Target="embeddings/oleObject130.bin"/><Relationship Id="rId478" Type="http://schemas.openxmlformats.org/officeDocument/2006/relationships/image" Target="media/image219.wmf"/><Relationship Id="rId685" Type="http://schemas.openxmlformats.org/officeDocument/2006/relationships/oleObject" Target="embeddings/oleObject357.bin"/><Relationship Id="rId892" Type="http://schemas.openxmlformats.org/officeDocument/2006/relationships/image" Target="media/image417.wmf"/><Relationship Id="rId906" Type="http://schemas.openxmlformats.org/officeDocument/2006/relationships/image" Target="media/image424.wmf"/><Relationship Id="rId35" Type="http://schemas.openxmlformats.org/officeDocument/2006/relationships/oleObject" Target="embeddings/oleObject13.bin"/><Relationship Id="rId100" Type="http://schemas.openxmlformats.org/officeDocument/2006/relationships/image" Target="media/image38.emf"/><Relationship Id="rId338" Type="http://schemas.openxmlformats.org/officeDocument/2006/relationships/image" Target="media/image149.wmf"/><Relationship Id="rId545" Type="http://schemas.openxmlformats.org/officeDocument/2006/relationships/oleObject" Target="embeddings/oleObject284.bin"/><Relationship Id="rId752" Type="http://schemas.openxmlformats.org/officeDocument/2006/relationships/oleObject" Target="embeddings/oleObject394.bin"/><Relationship Id="rId184" Type="http://schemas.openxmlformats.org/officeDocument/2006/relationships/oleObject" Target="embeddings/oleObject101.bin"/><Relationship Id="rId391" Type="http://schemas.openxmlformats.org/officeDocument/2006/relationships/oleObject" Target="embeddings/oleObject207.bin"/><Relationship Id="rId405" Type="http://schemas.openxmlformats.org/officeDocument/2006/relationships/oleObject" Target="embeddings/oleObject214.bin"/><Relationship Id="rId612" Type="http://schemas.openxmlformats.org/officeDocument/2006/relationships/image" Target="media/image286.wmf"/><Relationship Id="rId1035" Type="http://schemas.openxmlformats.org/officeDocument/2006/relationships/image" Target="media/image487.wmf"/><Relationship Id="rId251" Type="http://schemas.openxmlformats.org/officeDocument/2006/relationships/image" Target="media/image107.wmf"/><Relationship Id="rId489" Type="http://schemas.openxmlformats.org/officeDocument/2006/relationships/oleObject" Target="embeddings/oleObject256.bin"/><Relationship Id="rId696" Type="http://schemas.openxmlformats.org/officeDocument/2006/relationships/image" Target="media/image320.png"/><Relationship Id="rId917" Type="http://schemas.openxmlformats.org/officeDocument/2006/relationships/oleObject" Target="embeddings/oleObject477.bin"/><Relationship Id="rId46" Type="http://schemas.openxmlformats.org/officeDocument/2006/relationships/oleObject" Target="embeddings/oleObject20.bin"/><Relationship Id="rId349" Type="http://schemas.openxmlformats.org/officeDocument/2006/relationships/oleObject" Target="embeddings/oleObject186.bin"/><Relationship Id="rId556" Type="http://schemas.openxmlformats.org/officeDocument/2006/relationships/image" Target="media/image258.wmf"/><Relationship Id="rId763" Type="http://schemas.openxmlformats.org/officeDocument/2006/relationships/image" Target="media/image353.wmf"/><Relationship Id="rId111" Type="http://schemas.openxmlformats.org/officeDocument/2006/relationships/oleObject" Target="embeddings/oleObject63.bin"/><Relationship Id="rId195" Type="http://schemas.openxmlformats.org/officeDocument/2006/relationships/oleObject" Target="embeddings/oleObject107.bin"/><Relationship Id="rId209" Type="http://schemas.openxmlformats.org/officeDocument/2006/relationships/oleObject" Target="embeddings/oleObject115.bin"/><Relationship Id="rId416" Type="http://schemas.openxmlformats.org/officeDocument/2006/relationships/image" Target="media/image188.wmf"/><Relationship Id="rId970" Type="http://schemas.openxmlformats.org/officeDocument/2006/relationships/image" Target="media/image455.wmf"/><Relationship Id="rId1046" Type="http://schemas.openxmlformats.org/officeDocument/2006/relationships/oleObject" Target="embeddings/oleObject543.bin"/><Relationship Id="rId623" Type="http://schemas.openxmlformats.org/officeDocument/2006/relationships/oleObject" Target="embeddings/oleObject323.bin"/><Relationship Id="rId830" Type="http://schemas.openxmlformats.org/officeDocument/2006/relationships/image" Target="media/image386.wmf"/><Relationship Id="rId928" Type="http://schemas.openxmlformats.org/officeDocument/2006/relationships/image" Target="media/image435.wmf"/><Relationship Id="rId57" Type="http://schemas.openxmlformats.org/officeDocument/2006/relationships/image" Target="media/image19.wmf"/><Relationship Id="rId262" Type="http://schemas.openxmlformats.org/officeDocument/2006/relationships/oleObject" Target="embeddings/oleObject141.bin"/><Relationship Id="rId567" Type="http://schemas.openxmlformats.org/officeDocument/2006/relationships/oleObject" Target="embeddings/oleObject295.bin"/><Relationship Id="rId122" Type="http://schemas.openxmlformats.org/officeDocument/2006/relationships/oleObject" Target="embeddings/oleObject68.bin"/><Relationship Id="rId774" Type="http://schemas.openxmlformats.org/officeDocument/2006/relationships/oleObject" Target="embeddings/oleObject405.bin"/><Relationship Id="rId981" Type="http://schemas.openxmlformats.org/officeDocument/2006/relationships/image" Target="media/image460.wmf"/><Relationship Id="rId427" Type="http://schemas.openxmlformats.org/officeDocument/2006/relationships/oleObject" Target="embeddings/oleObject225.bin"/><Relationship Id="rId634" Type="http://schemas.openxmlformats.org/officeDocument/2006/relationships/image" Target="media/image297.wmf"/><Relationship Id="rId841" Type="http://schemas.openxmlformats.org/officeDocument/2006/relationships/oleObject" Target="embeddings/oleObject439.bin"/><Relationship Id="rId273" Type="http://schemas.openxmlformats.org/officeDocument/2006/relationships/image" Target="media/image118.wmf"/><Relationship Id="rId480" Type="http://schemas.openxmlformats.org/officeDocument/2006/relationships/image" Target="media/image220.wmf"/><Relationship Id="rId701" Type="http://schemas.openxmlformats.org/officeDocument/2006/relationships/oleObject" Target="embeddings/oleObject368.bin"/><Relationship Id="rId939" Type="http://schemas.openxmlformats.org/officeDocument/2006/relationships/oleObject" Target="embeddings/oleObject489.bin"/><Relationship Id="rId68" Type="http://schemas.openxmlformats.org/officeDocument/2006/relationships/oleObject" Target="embeddings/oleObject35.bin"/><Relationship Id="rId133" Type="http://schemas.openxmlformats.org/officeDocument/2006/relationships/oleObject" Target="embeddings/oleObject76.bin"/><Relationship Id="rId340" Type="http://schemas.openxmlformats.org/officeDocument/2006/relationships/image" Target="media/image150.wmf"/><Relationship Id="rId578" Type="http://schemas.openxmlformats.org/officeDocument/2006/relationships/image" Target="media/image269.wmf"/><Relationship Id="rId785" Type="http://schemas.openxmlformats.org/officeDocument/2006/relationships/image" Target="media/image364.wmf"/><Relationship Id="rId992" Type="http://schemas.openxmlformats.org/officeDocument/2006/relationships/oleObject" Target="embeddings/oleObject516.bin"/><Relationship Id="rId200" Type="http://schemas.openxmlformats.org/officeDocument/2006/relationships/image" Target="media/image82.wmf"/><Relationship Id="rId438" Type="http://schemas.openxmlformats.org/officeDocument/2006/relationships/image" Target="media/image199.wmf"/><Relationship Id="rId645" Type="http://schemas.openxmlformats.org/officeDocument/2006/relationships/oleObject" Target="embeddings/oleObject334.bin"/><Relationship Id="rId852" Type="http://schemas.openxmlformats.org/officeDocument/2006/relationships/image" Target="media/image397.wmf"/><Relationship Id="rId284" Type="http://schemas.openxmlformats.org/officeDocument/2006/relationships/oleObject" Target="embeddings/oleObject153.bin"/><Relationship Id="rId491" Type="http://schemas.openxmlformats.org/officeDocument/2006/relationships/oleObject" Target="embeddings/oleObject257.bin"/><Relationship Id="rId505" Type="http://schemas.openxmlformats.org/officeDocument/2006/relationships/oleObject" Target="embeddings/oleObject264.bin"/><Relationship Id="rId712" Type="http://schemas.openxmlformats.org/officeDocument/2006/relationships/image" Target="media/image328.wmf"/><Relationship Id="rId79" Type="http://schemas.openxmlformats.org/officeDocument/2006/relationships/oleObject" Target="embeddings/oleObject44.bin"/><Relationship Id="rId144" Type="http://schemas.openxmlformats.org/officeDocument/2006/relationships/image" Target="media/image54.wmf"/><Relationship Id="rId589" Type="http://schemas.openxmlformats.org/officeDocument/2006/relationships/oleObject" Target="embeddings/oleObject306.bin"/><Relationship Id="rId796" Type="http://schemas.openxmlformats.org/officeDocument/2006/relationships/image" Target="media/image369.wmf"/><Relationship Id="rId351" Type="http://schemas.openxmlformats.org/officeDocument/2006/relationships/oleObject" Target="embeddings/oleObject187.bin"/><Relationship Id="rId449" Type="http://schemas.openxmlformats.org/officeDocument/2006/relationships/oleObject" Target="embeddings/oleObject236.bin"/><Relationship Id="rId656" Type="http://schemas.openxmlformats.org/officeDocument/2006/relationships/image" Target="media/image51.gif"/><Relationship Id="rId863" Type="http://schemas.openxmlformats.org/officeDocument/2006/relationships/oleObject" Target="embeddings/oleObject450.bin"/><Relationship Id="rId211" Type="http://schemas.openxmlformats.org/officeDocument/2006/relationships/oleObject" Target="embeddings/oleObject116.bin"/><Relationship Id="rId295" Type="http://schemas.openxmlformats.org/officeDocument/2006/relationships/oleObject" Target="embeddings/oleObject159.bin"/><Relationship Id="rId309" Type="http://schemas.openxmlformats.org/officeDocument/2006/relationships/oleObject" Target="embeddings/oleObject166.bin"/><Relationship Id="rId516" Type="http://schemas.openxmlformats.org/officeDocument/2006/relationships/image" Target="media/image238.wmf"/><Relationship Id="rId723" Type="http://schemas.openxmlformats.org/officeDocument/2006/relationships/oleObject" Target="embeddings/oleObject379.bin"/><Relationship Id="rId930" Type="http://schemas.openxmlformats.org/officeDocument/2006/relationships/image" Target="media/image436.wmf"/><Relationship Id="rId1006" Type="http://schemas.openxmlformats.org/officeDocument/2006/relationships/oleObject" Target="embeddings/oleObject523.bin"/><Relationship Id="rId155" Type="http://schemas.openxmlformats.org/officeDocument/2006/relationships/oleObject" Target="embeddings/oleObject87.bin"/><Relationship Id="rId362" Type="http://schemas.openxmlformats.org/officeDocument/2006/relationships/image" Target="media/image161.wmf"/><Relationship Id="rId222" Type="http://schemas.openxmlformats.org/officeDocument/2006/relationships/image" Target="media/image92.wmf"/><Relationship Id="rId667" Type="http://schemas.openxmlformats.org/officeDocument/2006/relationships/image" Target="media/image311.png"/><Relationship Id="rId874" Type="http://schemas.openxmlformats.org/officeDocument/2006/relationships/image" Target="media/image408.wmf"/><Relationship Id="rId17" Type="http://schemas.openxmlformats.org/officeDocument/2006/relationships/oleObject" Target="embeddings/oleObject4.bin"/><Relationship Id="rId527" Type="http://schemas.openxmlformats.org/officeDocument/2006/relationships/oleObject" Target="embeddings/oleObject275.bin"/><Relationship Id="rId734" Type="http://schemas.openxmlformats.org/officeDocument/2006/relationships/image" Target="media/image339.wmf"/><Relationship Id="rId941" Type="http://schemas.openxmlformats.org/officeDocument/2006/relationships/oleObject" Target="embeddings/oleObject490.bin"/><Relationship Id="rId70" Type="http://schemas.openxmlformats.org/officeDocument/2006/relationships/oleObject" Target="embeddings/oleObject36.bin"/><Relationship Id="rId166" Type="http://schemas.openxmlformats.org/officeDocument/2006/relationships/oleObject" Target="embeddings/oleObject92.bin"/><Relationship Id="rId373" Type="http://schemas.openxmlformats.org/officeDocument/2006/relationships/oleObject" Target="embeddings/oleObject198.bin"/><Relationship Id="rId580" Type="http://schemas.openxmlformats.org/officeDocument/2006/relationships/image" Target="media/image270.wmf"/><Relationship Id="rId801" Type="http://schemas.openxmlformats.org/officeDocument/2006/relationships/oleObject" Target="embeddings/oleObject419.bin"/><Relationship Id="rId1017" Type="http://schemas.openxmlformats.org/officeDocument/2006/relationships/image" Target="media/image478.wmf"/><Relationship Id="rId1" Type="http://schemas.openxmlformats.org/officeDocument/2006/relationships/customXml" Target="../customXml/item1.xml"/><Relationship Id="rId233" Type="http://schemas.openxmlformats.org/officeDocument/2006/relationships/image" Target="media/image98.wmf"/><Relationship Id="rId440" Type="http://schemas.openxmlformats.org/officeDocument/2006/relationships/image" Target="media/image200.wmf"/><Relationship Id="rId678" Type="http://schemas.openxmlformats.org/officeDocument/2006/relationships/image" Target="media/image316.wmf"/><Relationship Id="rId885" Type="http://schemas.openxmlformats.org/officeDocument/2006/relationships/oleObject" Target="embeddings/oleObject461.bin"/><Relationship Id="rId28" Type="http://schemas.openxmlformats.org/officeDocument/2006/relationships/image" Target="media/image10.wmf"/><Relationship Id="rId300" Type="http://schemas.openxmlformats.org/officeDocument/2006/relationships/image" Target="media/image130.wmf"/><Relationship Id="rId538" Type="http://schemas.openxmlformats.org/officeDocument/2006/relationships/image" Target="media/image249.wmf"/><Relationship Id="rId745" Type="http://schemas.openxmlformats.org/officeDocument/2006/relationships/oleObject" Target="embeddings/oleObject390.bin"/><Relationship Id="rId952" Type="http://schemas.openxmlformats.org/officeDocument/2006/relationships/image" Target="media/image446.wmf"/><Relationship Id="rId81" Type="http://schemas.openxmlformats.org/officeDocument/2006/relationships/oleObject" Target="embeddings/oleObject45.bin"/><Relationship Id="rId177" Type="http://schemas.openxmlformats.org/officeDocument/2006/relationships/image" Target="media/image71.wmf"/><Relationship Id="rId384" Type="http://schemas.openxmlformats.org/officeDocument/2006/relationships/image" Target="media/image172.wmf"/><Relationship Id="rId591" Type="http://schemas.openxmlformats.org/officeDocument/2006/relationships/oleObject" Target="embeddings/oleObject307.bin"/><Relationship Id="rId605" Type="http://schemas.openxmlformats.org/officeDocument/2006/relationships/oleObject" Target="embeddings/oleObject314.bin"/><Relationship Id="rId812" Type="http://schemas.openxmlformats.org/officeDocument/2006/relationships/image" Target="media/image377.wmf"/><Relationship Id="rId1028" Type="http://schemas.openxmlformats.org/officeDocument/2006/relationships/oleObject" Target="embeddings/oleObject534.bin"/><Relationship Id="rId244" Type="http://schemas.openxmlformats.org/officeDocument/2006/relationships/oleObject" Target="embeddings/oleObject132.bin"/><Relationship Id="rId689" Type="http://schemas.openxmlformats.org/officeDocument/2006/relationships/oleObject" Target="embeddings/oleObject360.bin"/><Relationship Id="rId896" Type="http://schemas.openxmlformats.org/officeDocument/2006/relationships/image" Target="media/image419.wmf"/><Relationship Id="rId39" Type="http://schemas.openxmlformats.org/officeDocument/2006/relationships/image" Target="media/image16.emf"/><Relationship Id="rId451" Type="http://schemas.openxmlformats.org/officeDocument/2006/relationships/oleObject" Target="embeddings/oleObject237.bin"/><Relationship Id="rId549" Type="http://schemas.openxmlformats.org/officeDocument/2006/relationships/oleObject" Target="embeddings/oleObject286.bin"/><Relationship Id="rId756" Type="http://schemas.openxmlformats.org/officeDocument/2006/relationships/oleObject" Target="embeddings/oleObject396.bin"/><Relationship Id="rId104" Type="http://schemas.openxmlformats.org/officeDocument/2006/relationships/oleObject" Target="embeddings/oleObject57.bin"/><Relationship Id="rId188" Type="http://schemas.openxmlformats.org/officeDocument/2006/relationships/image" Target="media/image76.wmf"/><Relationship Id="rId311" Type="http://schemas.openxmlformats.org/officeDocument/2006/relationships/oleObject" Target="embeddings/oleObject167.bin"/><Relationship Id="rId395" Type="http://schemas.openxmlformats.org/officeDocument/2006/relationships/oleObject" Target="embeddings/oleObject209.bin"/><Relationship Id="rId409" Type="http://schemas.openxmlformats.org/officeDocument/2006/relationships/oleObject" Target="embeddings/oleObject216.bin"/><Relationship Id="rId963" Type="http://schemas.openxmlformats.org/officeDocument/2006/relationships/oleObject" Target="embeddings/oleObject501.bin"/><Relationship Id="rId1039" Type="http://schemas.openxmlformats.org/officeDocument/2006/relationships/image" Target="media/image489.wmf"/><Relationship Id="rId92" Type="http://schemas.openxmlformats.org/officeDocument/2006/relationships/image" Target="media/image33.wmf"/><Relationship Id="rId616" Type="http://schemas.openxmlformats.org/officeDocument/2006/relationships/image" Target="media/image288.wmf"/><Relationship Id="rId823" Type="http://schemas.openxmlformats.org/officeDocument/2006/relationships/oleObject" Target="embeddings/oleObject430.bin"/><Relationship Id="rId255" Type="http://schemas.openxmlformats.org/officeDocument/2006/relationships/image" Target="media/image109.wmf"/><Relationship Id="rId462" Type="http://schemas.openxmlformats.org/officeDocument/2006/relationships/image" Target="media/image211.wmf"/><Relationship Id="rId115" Type="http://schemas.openxmlformats.org/officeDocument/2006/relationships/oleObject" Target="embeddings/oleObject65.bin"/><Relationship Id="rId322" Type="http://schemas.openxmlformats.org/officeDocument/2006/relationships/image" Target="media/image141.wmf"/><Relationship Id="rId767" Type="http://schemas.openxmlformats.org/officeDocument/2006/relationships/image" Target="media/image355.wmf"/><Relationship Id="rId974" Type="http://schemas.openxmlformats.org/officeDocument/2006/relationships/image" Target="media/image457.wmf"/><Relationship Id="rId199" Type="http://schemas.openxmlformats.org/officeDocument/2006/relationships/oleObject" Target="embeddings/oleObject109.bin"/><Relationship Id="rId627" Type="http://schemas.openxmlformats.org/officeDocument/2006/relationships/oleObject" Target="embeddings/oleObject325.bin"/><Relationship Id="rId834" Type="http://schemas.openxmlformats.org/officeDocument/2006/relationships/image" Target="media/image388.wmf"/><Relationship Id="rId266" Type="http://schemas.openxmlformats.org/officeDocument/2006/relationships/oleObject" Target="embeddings/oleObject143.bin"/><Relationship Id="rId473" Type="http://schemas.openxmlformats.org/officeDocument/2006/relationships/oleObject" Target="embeddings/oleObject248.bin"/><Relationship Id="rId680" Type="http://schemas.openxmlformats.org/officeDocument/2006/relationships/oleObject" Target="embeddings/oleObject353.bin"/><Relationship Id="rId901" Type="http://schemas.openxmlformats.org/officeDocument/2006/relationships/oleObject" Target="embeddings/oleObject469.bin"/><Relationship Id="rId30" Type="http://schemas.openxmlformats.org/officeDocument/2006/relationships/image" Target="media/image11.wmf"/><Relationship Id="rId126" Type="http://schemas.openxmlformats.org/officeDocument/2006/relationships/oleObject" Target="embeddings/oleObject70.bin"/><Relationship Id="rId333" Type="http://schemas.openxmlformats.org/officeDocument/2006/relationships/oleObject" Target="embeddings/oleObject178.bin"/><Relationship Id="rId540" Type="http://schemas.openxmlformats.org/officeDocument/2006/relationships/image" Target="media/image250.wmf"/><Relationship Id="rId778" Type="http://schemas.openxmlformats.org/officeDocument/2006/relationships/oleObject" Target="embeddings/oleObject407.bin"/><Relationship Id="rId985" Type="http://schemas.openxmlformats.org/officeDocument/2006/relationships/image" Target="media/image462.wmf"/><Relationship Id="rId638" Type="http://schemas.openxmlformats.org/officeDocument/2006/relationships/image" Target="media/image299.wmf"/><Relationship Id="rId845" Type="http://schemas.openxmlformats.org/officeDocument/2006/relationships/oleObject" Target="embeddings/oleObject441.bin"/><Relationship Id="rId1030" Type="http://schemas.openxmlformats.org/officeDocument/2006/relationships/oleObject" Target="embeddings/oleObject535.bin"/><Relationship Id="rId277" Type="http://schemas.openxmlformats.org/officeDocument/2006/relationships/image" Target="media/image120.wmf"/><Relationship Id="rId400" Type="http://schemas.openxmlformats.org/officeDocument/2006/relationships/image" Target="media/image180.wmf"/><Relationship Id="rId484" Type="http://schemas.openxmlformats.org/officeDocument/2006/relationships/image" Target="media/image222.wmf"/><Relationship Id="rId705" Type="http://schemas.openxmlformats.org/officeDocument/2006/relationships/oleObject" Target="embeddings/oleObject370.bin"/><Relationship Id="rId137" Type="http://schemas.openxmlformats.org/officeDocument/2006/relationships/image" Target="media/image50.wmf"/><Relationship Id="rId344" Type="http://schemas.openxmlformats.org/officeDocument/2006/relationships/image" Target="media/image152.wmf"/><Relationship Id="rId691" Type="http://schemas.openxmlformats.org/officeDocument/2006/relationships/image" Target="media/image319.wmf"/><Relationship Id="rId789" Type="http://schemas.openxmlformats.org/officeDocument/2006/relationships/image" Target="media/image366.wmf"/><Relationship Id="rId912" Type="http://schemas.openxmlformats.org/officeDocument/2006/relationships/image" Target="media/image427.wmf"/><Relationship Id="rId996" Type="http://schemas.openxmlformats.org/officeDocument/2006/relationships/oleObject" Target="embeddings/oleObject518.bin"/><Relationship Id="rId41" Type="http://schemas.openxmlformats.org/officeDocument/2006/relationships/oleObject" Target="embeddings/oleObject15.bin"/><Relationship Id="rId551" Type="http://schemas.openxmlformats.org/officeDocument/2006/relationships/oleObject" Target="embeddings/oleObject287.bin"/><Relationship Id="rId649" Type="http://schemas.openxmlformats.org/officeDocument/2006/relationships/oleObject" Target="embeddings/oleObject336.bin"/><Relationship Id="rId856" Type="http://schemas.openxmlformats.org/officeDocument/2006/relationships/image" Target="media/image399.wmf"/><Relationship Id="rId190" Type="http://schemas.openxmlformats.org/officeDocument/2006/relationships/image" Target="media/image77.wmf"/><Relationship Id="rId204" Type="http://schemas.openxmlformats.org/officeDocument/2006/relationships/image" Target="media/image83.wmf"/><Relationship Id="rId288" Type="http://schemas.openxmlformats.org/officeDocument/2006/relationships/image" Target="media/image124.wmf"/><Relationship Id="rId411" Type="http://schemas.openxmlformats.org/officeDocument/2006/relationships/oleObject" Target="embeddings/oleObject217.bin"/><Relationship Id="rId509" Type="http://schemas.openxmlformats.org/officeDocument/2006/relationships/oleObject" Target="embeddings/oleObject266.bin"/><Relationship Id="rId1041" Type="http://schemas.openxmlformats.org/officeDocument/2006/relationships/image" Target="media/image490.wmf"/><Relationship Id="rId495" Type="http://schemas.openxmlformats.org/officeDocument/2006/relationships/oleObject" Target="embeddings/oleObject259.bin"/><Relationship Id="rId716" Type="http://schemas.openxmlformats.org/officeDocument/2006/relationships/image" Target="media/image330.wmf"/><Relationship Id="rId923" Type="http://schemas.openxmlformats.org/officeDocument/2006/relationships/oleObject" Target="embeddings/oleObject480.bin"/><Relationship Id="rId52" Type="http://schemas.openxmlformats.org/officeDocument/2006/relationships/oleObject" Target="embeddings/oleObject26.bin"/><Relationship Id="rId148" Type="http://schemas.openxmlformats.org/officeDocument/2006/relationships/image" Target="media/image56.wmf"/><Relationship Id="rId355" Type="http://schemas.openxmlformats.org/officeDocument/2006/relationships/oleObject" Target="embeddings/oleObject189.bin"/><Relationship Id="rId562" Type="http://schemas.openxmlformats.org/officeDocument/2006/relationships/image" Target="media/image261.wmf"/><Relationship Id="rId215" Type="http://schemas.openxmlformats.org/officeDocument/2006/relationships/oleObject" Target="embeddings/oleObject118.bin"/><Relationship Id="rId422" Type="http://schemas.openxmlformats.org/officeDocument/2006/relationships/image" Target="media/image191.wmf"/><Relationship Id="rId867" Type="http://schemas.openxmlformats.org/officeDocument/2006/relationships/oleObject" Target="embeddings/oleObject452.bin"/><Relationship Id="rId1052" Type="http://schemas.openxmlformats.org/officeDocument/2006/relationships/footer" Target="footer1.xml"/><Relationship Id="rId299" Type="http://schemas.openxmlformats.org/officeDocument/2006/relationships/oleObject" Target="embeddings/oleObject161.bin"/><Relationship Id="rId727" Type="http://schemas.openxmlformats.org/officeDocument/2006/relationships/oleObject" Target="embeddings/oleObject381.bin"/><Relationship Id="rId934" Type="http://schemas.openxmlformats.org/officeDocument/2006/relationships/image" Target="media/image438.wmf"/><Relationship Id="rId63" Type="http://schemas.openxmlformats.org/officeDocument/2006/relationships/image" Target="media/image22.wmf"/><Relationship Id="rId159" Type="http://schemas.openxmlformats.org/officeDocument/2006/relationships/image" Target="media/image62.wmf"/><Relationship Id="rId366" Type="http://schemas.openxmlformats.org/officeDocument/2006/relationships/image" Target="media/image163.wmf"/><Relationship Id="rId573" Type="http://schemas.openxmlformats.org/officeDocument/2006/relationships/oleObject" Target="embeddings/oleObject298.bin"/><Relationship Id="rId780" Type="http://schemas.openxmlformats.org/officeDocument/2006/relationships/oleObject" Target="embeddings/oleObject408.bin"/><Relationship Id="rId226" Type="http://schemas.openxmlformats.org/officeDocument/2006/relationships/image" Target="media/image94.wmf"/><Relationship Id="rId433" Type="http://schemas.openxmlformats.org/officeDocument/2006/relationships/oleObject" Target="embeddings/oleObject228.bin"/><Relationship Id="rId878" Type="http://schemas.openxmlformats.org/officeDocument/2006/relationships/image" Target="media/image410.wmf"/><Relationship Id="rId640" Type="http://schemas.openxmlformats.org/officeDocument/2006/relationships/image" Target="media/image300.wmf"/><Relationship Id="rId738" Type="http://schemas.openxmlformats.org/officeDocument/2006/relationships/image" Target="media/image341.wmf"/><Relationship Id="rId945" Type="http://schemas.openxmlformats.org/officeDocument/2006/relationships/oleObject" Target="embeddings/oleObject492.bin"/><Relationship Id="rId74" Type="http://schemas.openxmlformats.org/officeDocument/2006/relationships/oleObject" Target="embeddings/oleObject39.bin"/><Relationship Id="rId377" Type="http://schemas.openxmlformats.org/officeDocument/2006/relationships/oleObject" Target="embeddings/oleObject200.bin"/><Relationship Id="rId500" Type="http://schemas.openxmlformats.org/officeDocument/2006/relationships/image" Target="media/image230.wmf"/><Relationship Id="rId584" Type="http://schemas.openxmlformats.org/officeDocument/2006/relationships/image" Target="media/image272.wmf"/><Relationship Id="rId805" Type="http://schemas.openxmlformats.org/officeDocument/2006/relationships/oleObject" Target="embeddings/oleObject421.bin"/><Relationship Id="rId5" Type="http://schemas.openxmlformats.org/officeDocument/2006/relationships/webSettings" Target="webSettings.xml"/><Relationship Id="rId237" Type="http://schemas.openxmlformats.org/officeDocument/2006/relationships/image" Target="media/image100.wmf"/><Relationship Id="rId791" Type="http://schemas.openxmlformats.org/officeDocument/2006/relationships/image" Target="media/image367.wmf"/><Relationship Id="rId889" Type="http://schemas.openxmlformats.org/officeDocument/2006/relationships/oleObject" Target="embeddings/oleObject463.bin"/><Relationship Id="rId444" Type="http://schemas.openxmlformats.org/officeDocument/2006/relationships/image" Target="media/image202.wmf"/><Relationship Id="rId651" Type="http://schemas.openxmlformats.org/officeDocument/2006/relationships/oleObject" Target="embeddings/oleObject337.bin"/><Relationship Id="rId749" Type="http://schemas.openxmlformats.org/officeDocument/2006/relationships/image" Target="media/image346.wmf"/><Relationship Id="rId290" Type="http://schemas.openxmlformats.org/officeDocument/2006/relationships/image" Target="media/image125.wmf"/><Relationship Id="rId304" Type="http://schemas.openxmlformats.org/officeDocument/2006/relationships/image" Target="media/image132.wmf"/><Relationship Id="rId388" Type="http://schemas.openxmlformats.org/officeDocument/2006/relationships/image" Target="media/image174.wmf"/><Relationship Id="rId511" Type="http://schemas.openxmlformats.org/officeDocument/2006/relationships/oleObject" Target="embeddings/oleObject267.bin"/><Relationship Id="rId609" Type="http://schemas.openxmlformats.org/officeDocument/2006/relationships/oleObject" Target="embeddings/oleObject316.bin"/><Relationship Id="rId956" Type="http://schemas.openxmlformats.org/officeDocument/2006/relationships/image" Target="media/image448.wmf"/><Relationship Id="rId85" Type="http://schemas.openxmlformats.org/officeDocument/2006/relationships/oleObject" Target="embeddings/oleObject47.bin"/><Relationship Id="rId150" Type="http://schemas.openxmlformats.org/officeDocument/2006/relationships/image" Target="media/image57.wmf"/><Relationship Id="rId595" Type="http://schemas.openxmlformats.org/officeDocument/2006/relationships/oleObject" Target="embeddings/oleObject309.bin"/><Relationship Id="rId816" Type="http://schemas.openxmlformats.org/officeDocument/2006/relationships/image" Target="media/image379.wmf"/><Relationship Id="rId1001" Type="http://schemas.openxmlformats.org/officeDocument/2006/relationships/image" Target="media/image470.wmf"/><Relationship Id="rId248" Type="http://schemas.openxmlformats.org/officeDocument/2006/relationships/oleObject" Target="embeddings/oleObject134.bin"/><Relationship Id="rId455" Type="http://schemas.openxmlformats.org/officeDocument/2006/relationships/oleObject" Target="embeddings/oleObject239.bin"/><Relationship Id="rId662" Type="http://schemas.openxmlformats.org/officeDocument/2006/relationships/image" Target="media/image309.wmf"/><Relationship Id="rId12" Type="http://schemas.openxmlformats.org/officeDocument/2006/relationships/image" Target="media/image2.wmf"/><Relationship Id="rId108" Type="http://schemas.openxmlformats.org/officeDocument/2006/relationships/oleObject" Target="embeddings/oleObject61.bin"/><Relationship Id="rId315" Type="http://schemas.openxmlformats.org/officeDocument/2006/relationships/oleObject" Target="embeddings/oleObject169.bin"/><Relationship Id="rId522" Type="http://schemas.openxmlformats.org/officeDocument/2006/relationships/image" Target="media/image241.wmf"/><Relationship Id="rId967" Type="http://schemas.openxmlformats.org/officeDocument/2006/relationships/oleObject" Target="embeddings/oleObject503.bin"/><Relationship Id="rId96" Type="http://schemas.openxmlformats.org/officeDocument/2006/relationships/image" Target="media/image35.emf"/><Relationship Id="rId161" Type="http://schemas.openxmlformats.org/officeDocument/2006/relationships/image" Target="media/image63.wmf"/><Relationship Id="rId399" Type="http://schemas.openxmlformats.org/officeDocument/2006/relationships/oleObject" Target="embeddings/oleObject211.bin"/><Relationship Id="rId827" Type="http://schemas.openxmlformats.org/officeDocument/2006/relationships/oleObject" Target="embeddings/oleObject432.bin"/><Relationship Id="rId1012" Type="http://schemas.openxmlformats.org/officeDocument/2006/relationships/oleObject" Target="embeddings/oleObject526.bin"/><Relationship Id="rId259" Type="http://schemas.openxmlformats.org/officeDocument/2006/relationships/image" Target="media/image111.wmf"/><Relationship Id="rId466" Type="http://schemas.openxmlformats.org/officeDocument/2006/relationships/image" Target="media/image213.wmf"/><Relationship Id="rId673" Type="http://schemas.openxmlformats.org/officeDocument/2006/relationships/oleObject" Target="embeddings/oleObject348.bin"/><Relationship Id="rId880" Type="http://schemas.openxmlformats.org/officeDocument/2006/relationships/image" Target="media/image411.wmf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67.bin"/><Relationship Id="rId326" Type="http://schemas.openxmlformats.org/officeDocument/2006/relationships/image" Target="media/image143.wmf"/><Relationship Id="rId533" Type="http://schemas.openxmlformats.org/officeDocument/2006/relationships/oleObject" Target="embeddings/oleObject278.bin"/><Relationship Id="rId978" Type="http://schemas.openxmlformats.org/officeDocument/2006/relationships/oleObject" Target="embeddings/oleObject509.bin"/><Relationship Id="rId740" Type="http://schemas.openxmlformats.org/officeDocument/2006/relationships/image" Target="media/image342.wmf"/><Relationship Id="rId838" Type="http://schemas.openxmlformats.org/officeDocument/2006/relationships/image" Target="media/image390.wmf"/><Relationship Id="rId1023" Type="http://schemas.openxmlformats.org/officeDocument/2006/relationships/image" Target="media/image481.wmf"/><Relationship Id="rId172" Type="http://schemas.openxmlformats.org/officeDocument/2006/relationships/oleObject" Target="embeddings/oleObject95.bin"/><Relationship Id="rId477" Type="http://schemas.openxmlformats.org/officeDocument/2006/relationships/oleObject" Target="embeddings/oleObject250.bin"/><Relationship Id="rId600" Type="http://schemas.openxmlformats.org/officeDocument/2006/relationships/image" Target="media/image280.wmf"/><Relationship Id="rId684" Type="http://schemas.openxmlformats.org/officeDocument/2006/relationships/oleObject" Target="embeddings/oleObject356.bin"/><Relationship Id="rId337" Type="http://schemas.openxmlformats.org/officeDocument/2006/relationships/oleObject" Target="embeddings/oleObject180.bin"/><Relationship Id="rId891" Type="http://schemas.openxmlformats.org/officeDocument/2006/relationships/oleObject" Target="embeddings/oleObject464.bin"/><Relationship Id="rId905" Type="http://schemas.openxmlformats.org/officeDocument/2006/relationships/oleObject" Target="embeddings/oleObject471.bin"/><Relationship Id="rId989" Type="http://schemas.openxmlformats.org/officeDocument/2006/relationships/image" Target="media/image464.wmf"/><Relationship Id="rId34" Type="http://schemas.openxmlformats.org/officeDocument/2006/relationships/image" Target="media/image13.wmf"/><Relationship Id="rId544" Type="http://schemas.openxmlformats.org/officeDocument/2006/relationships/image" Target="media/image252.wmf"/><Relationship Id="rId751" Type="http://schemas.openxmlformats.org/officeDocument/2006/relationships/image" Target="media/image347.wmf"/><Relationship Id="rId849" Type="http://schemas.openxmlformats.org/officeDocument/2006/relationships/oleObject" Target="embeddings/oleObject443.bin"/><Relationship Id="rId183" Type="http://schemas.openxmlformats.org/officeDocument/2006/relationships/image" Target="media/image74.wmf"/><Relationship Id="rId390" Type="http://schemas.openxmlformats.org/officeDocument/2006/relationships/image" Target="media/image175.wmf"/><Relationship Id="rId404" Type="http://schemas.openxmlformats.org/officeDocument/2006/relationships/image" Target="media/image182.wmf"/><Relationship Id="rId611" Type="http://schemas.openxmlformats.org/officeDocument/2006/relationships/oleObject" Target="embeddings/oleObject317.bin"/><Relationship Id="rId1034" Type="http://schemas.openxmlformats.org/officeDocument/2006/relationships/oleObject" Target="embeddings/oleObject537.bin"/><Relationship Id="rId250" Type="http://schemas.openxmlformats.org/officeDocument/2006/relationships/oleObject" Target="embeddings/oleObject135.bin"/><Relationship Id="rId488" Type="http://schemas.openxmlformats.org/officeDocument/2006/relationships/image" Target="media/image224.wmf"/><Relationship Id="rId695" Type="http://schemas.openxmlformats.org/officeDocument/2006/relationships/oleObject" Target="embeddings/oleObject365.bin"/><Relationship Id="rId709" Type="http://schemas.openxmlformats.org/officeDocument/2006/relationships/oleObject" Target="embeddings/oleObject372.bin"/><Relationship Id="rId916" Type="http://schemas.openxmlformats.org/officeDocument/2006/relationships/image" Target="media/image429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39.wmf"/><Relationship Id="rId348" Type="http://schemas.openxmlformats.org/officeDocument/2006/relationships/image" Target="media/image154.wmf"/><Relationship Id="rId555" Type="http://schemas.openxmlformats.org/officeDocument/2006/relationships/oleObject" Target="embeddings/oleObject289.bin"/><Relationship Id="rId762" Type="http://schemas.openxmlformats.org/officeDocument/2006/relationships/oleObject" Target="embeddings/oleObject399.bin"/><Relationship Id="rId194" Type="http://schemas.openxmlformats.org/officeDocument/2006/relationships/image" Target="media/image79.wmf"/><Relationship Id="rId208" Type="http://schemas.openxmlformats.org/officeDocument/2006/relationships/image" Target="media/image85.wmf"/><Relationship Id="rId415" Type="http://schemas.openxmlformats.org/officeDocument/2006/relationships/oleObject" Target="embeddings/oleObject219.bin"/><Relationship Id="rId622" Type="http://schemas.openxmlformats.org/officeDocument/2006/relationships/image" Target="media/image291.wmf"/><Relationship Id="rId1045" Type="http://schemas.openxmlformats.org/officeDocument/2006/relationships/image" Target="media/image492.wmf"/><Relationship Id="rId261" Type="http://schemas.openxmlformats.org/officeDocument/2006/relationships/image" Target="media/image112.wmf"/><Relationship Id="rId499" Type="http://schemas.openxmlformats.org/officeDocument/2006/relationships/oleObject" Target="embeddings/oleObject261.bin"/><Relationship Id="rId927" Type="http://schemas.openxmlformats.org/officeDocument/2006/relationships/oleObject" Target="embeddings/oleObject482.bin"/><Relationship Id="rId56" Type="http://schemas.openxmlformats.org/officeDocument/2006/relationships/oleObject" Target="embeddings/oleObject29.bin"/><Relationship Id="rId359" Type="http://schemas.openxmlformats.org/officeDocument/2006/relationships/oleObject" Target="embeddings/oleObject191.bin"/><Relationship Id="rId566" Type="http://schemas.openxmlformats.org/officeDocument/2006/relationships/image" Target="media/image263.wmf"/><Relationship Id="rId773" Type="http://schemas.openxmlformats.org/officeDocument/2006/relationships/image" Target="media/image358.wmf"/><Relationship Id="rId121" Type="http://schemas.openxmlformats.org/officeDocument/2006/relationships/image" Target="media/image45.wmf"/><Relationship Id="rId219" Type="http://schemas.openxmlformats.org/officeDocument/2006/relationships/oleObject" Target="embeddings/oleObject120.bin"/><Relationship Id="rId426" Type="http://schemas.openxmlformats.org/officeDocument/2006/relationships/image" Target="media/image193.wmf"/><Relationship Id="rId633" Type="http://schemas.openxmlformats.org/officeDocument/2006/relationships/oleObject" Target="embeddings/oleObject328.bin"/><Relationship Id="rId980" Type="http://schemas.openxmlformats.org/officeDocument/2006/relationships/oleObject" Target="embeddings/oleObject510.bin"/><Relationship Id="rId840" Type="http://schemas.openxmlformats.org/officeDocument/2006/relationships/image" Target="media/image391.wmf"/><Relationship Id="rId938" Type="http://schemas.openxmlformats.org/officeDocument/2006/relationships/oleObject" Target="embeddings/oleObject488.bin"/><Relationship Id="rId67" Type="http://schemas.openxmlformats.org/officeDocument/2006/relationships/image" Target="media/image24.wmf"/><Relationship Id="rId272" Type="http://schemas.openxmlformats.org/officeDocument/2006/relationships/oleObject" Target="embeddings/oleObject146.bin"/><Relationship Id="rId577" Type="http://schemas.openxmlformats.org/officeDocument/2006/relationships/oleObject" Target="embeddings/oleObject300.bin"/><Relationship Id="rId700" Type="http://schemas.openxmlformats.org/officeDocument/2006/relationships/image" Target="media/image322.wmf"/><Relationship Id="rId132" Type="http://schemas.openxmlformats.org/officeDocument/2006/relationships/oleObject" Target="embeddings/oleObject75.bin"/><Relationship Id="rId784" Type="http://schemas.openxmlformats.org/officeDocument/2006/relationships/oleObject" Target="embeddings/oleObject410.bin"/><Relationship Id="rId991" Type="http://schemas.openxmlformats.org/officeDocument/2006/relationships/image" Target="media/image465.wmf"/><Relationship Id="rId437" Type="http://schemas.openxmlformats.org/officeDocument/2006/relationships/oleObject" Target="embeddings/oleObject230.bin"/><Relationship Id="rId644" Type="http://schemas.openxmlformats.org/officeDocument/2006/relationships/image" Target="media/image302.wmf"/><Relationship Id="rId851" Type="http://schemas.openxmlformats.org/officeDocument/2006/relationships/oleObject" Target="embeddings/oleObject444.bin"/><Relationship Id="rId283" Type="http://schemas.openxmlformats.org/officeDocument/2006/relationships/image" Target="media/image122.wmf"/><Relationship Id="rId490" Type="http://schemas.openxmlformats.org/officeDocument/2006/relationships/image" Target="media/image225.wmf"/><Relationship Id="rId504" Type="http://schemas.openxmlformats.org/officeDocument/2006/relationships/image" Target="media/image232.wmf"/><Relationship Id="rId711" Type="http://schemas.openxmlformats.org/officeDocument/2006/relationships/oleObject" Target="embeddings/oleObject373.bin"/><Relationship Id="rId949" Type="http://schemas.openxmlformats.org/officeDocument/2006/relationships/oleObject" Target="embeddings/oleObject494.bin"/><Relationship Id="rId78" Type="http://schemas.openxmlformats.org/officeDocument/2006/relationships/oleObject" Target="embeddings/oleObject43.bin"/><Relationship Id="rId143" Type="http://schemas.openxmlformats.org/officeDocument/2006/relationships/image" Target="media/image53.png"/><Relationship Id="rId350" Type="http://schemas.openxmlformats.org/officeDocument/2006/relationships/image" Target="media/image155.wmf"/><Relationship Id="rId588" Type="http://schemas.openxmlformats.org/officeDocument/2006/relationships/image" Target="media/image274.wmf"/><Relationship Id="rId795" Type="http://schemas.openxmlformats.org/officeDocument/2006/relationships/oleObject" Target="embeddings/oleObject416.bin"/><Relationship Id="rId809" Type="http://schemas.openxmlformats.org/officeDocument/2006/relationships/oleObject" Target="embeddings/oleObject423.bin"/><Relationship Id="rId9" Type="http://schemas.openxmlformats.org/officeDocument/2006/relationships/image" Target="media/image2.gif"/><Relationship Id="rId210" Type="http://schemas.openxmlformats.org/officeDocument/2006/relationships/image" Target="media/image86.wmf"/><Relationship Id="rId448" Type="http://schemas.openxmlformats.org/officeDocument/2006/relationships/image" Target="media/image204.wmf"/><Relationship Id="rId655" Type="http://schemas.openxmlformats.org/officeDocument/2006/relationships/oleObject" Target="embeddings/oleObject339.bin"/><Relationship Id="rId862" Type="http://schemas.openxmlformats.org/officeDocument/2006/relationships/image" Target="media/image402.wmf"/><Relationship Id="rId294" Type="http://schemas.openxmlformats.org/officeDocument/2006/relationships/image" Target="media/image127.wmf"/><Relationship Id="rId308" Type="http://schemas.openxmlformats.org/officeDocument/2006/relationships/image" Target="media/image134.wmf"/><Relationship Id="rId515" Type="http://schemas.openxmlformats.org/officeDocument/2006/relationships/oleObject" Target="embeddings/oleObject269.bin"/><Relationship Id="rId722" Type="http://schemas.openxmlformats.org/officeDocument/2006/relationships/image" Target="media/image333.wmf"/><Relationship Id="rId89" Type="http://schemas.openxmlformats.org/officeDocument/2006/relationships/oleObject" Target="embeddings/oleObject49.bin"/><Relationship Id="rId154" Type="http://schemas.openxmlformats.org/officeDocument/2006/relationships/image" Target="media/image59.wmf"/><Relationship Id="rId361" Type="http://schemas.openxmlformats.org/officeDocument/2006/relationships/oleObject" Target="embeddings/oleObject192.bin"/><Relationship Id="rId599" Type="http://schemas.openxmlformats.org/officeDocument/2006/relationships/oleObject" Target="embeddings/oleObject311.bin"/><Relationship Id="rId1005" Type="http://schemas.openxmlformats.org/officeDocument/2006/relationships/image" Target="media/image472.wmf"/><Relationship Id="rId459" Type="http://schemas.openxmlformats.org/officeDocument/2006/relationships/oleObject" Target="embeddings/oleObject241.bin"/><Relationship Id="rId666" Type="http://schemas.openxmlformats.org/officeDocument/2006/relationships/oleObject" Target="embeddings/oleObject345.bin"/><Relationship Id="rId873" Type="http://schemas.openxmlformats.org/officeDocument/2006/relationships/oleObject" Target="embeddings/oleObject455.bin"/><Relationship Id="rId16" Type="http://schemas.openxmlformats.org/officeDocument/2006/relationships/image" Target="media/image4.wmf"/><Relationship Id="rId221" Type="http://schemas.openxmlformats.org/officeDocument/2006/relationships/oleObject" Target="embeddings/oleObject121.bin"/><Relationship Id="rId319" Type="http://schemas.openxmlformats.org/officeDocument/2006/relationships/oleObject" Target="embeddings/oleObject171.bin"/><Relationship Id="rId526" Type="http://schemas.openxmlformats.org/officeDocument/2006/relationships/image" Target="media/image243.wmf"/><Relationship Id="rId733" Type="http://schemas.openxmlformats.org/officeDocument/2006/relationships/oleObject" Target="embeddings/oleObject384.bin"/><Relationship Id="rId940" Type="http://schemas.openxmlformats.org/officeDocument/2006/relationships/image" Target="media/image440.wmf"/><Relationship Id="rId1016" Type="http://schemas.openxmlformats.org/officeDocument/2006/relationships/oleObject" Target="embeddings/oleObject528.bin"/><Relationship Id="rId165" Type="http://schemas.openxmlformats.org/officeDocument/2006/relationships/image" Target="media/image65.wmf"/><Relationship Id="rId372" Type="http://schemas.openxmlformats.org/officeDocument/2006/relationships/image" Target="media/image166.wmf"/><Relationship Id="rId677" Type="http://schemas.openxmlformats.org/officeDocument/2006/relationships/oleObject" Target="embeddings/oleObject351.bin"/><Relationship Id="rId800" Type="http://schemas.openxmlformats.org/officeDocument/2006/relationships/image" Target="media/image371.wmf"/><Relationship Id="rId232" Type="http://schemas.openxmlformats.org/officeDocument/2006/relationships/oleObject" Target="embeddings/oleObject126.bin"/><Relationship Id="rId884" Type="http://schemas.openxmlformats.org/officeDocument/2006/relationships/image" Target="media/image413.wmf"/><Relationship Id="rId27" Type="http://schemas.openxmlformats.org/officeDocument/2006/relationships/oleObject" Target="embeddings/oleObject9.bin"/><Relationship Id="rId537" Type="http://schemas.openxmlformats.org/officeDocument/2006/relationships/oleObject" Target="embeddings/oleObject280.bin"/><Relationship Id="rId744" Type="http://schemas.openxmlformats.org/officeDocument/2006/relationships/image" Target="media/image344.wmf"/><Relationship Id="rId951" Type="http://schemas.openxmlformats.org/officeDocument/2006/relationships/oleObject" Target="embeddings/oleObject495.bin"/><Relationship Id="rId80" Type="http://schemas.openxmlformats.org/officeDocument/2006/relationships/image" Target="media/image27.wmf"/><Relationship Id="rId176" Type="http://schemas.openxmlformats.org/officeDocument/2006/relationships/oleObject" Target="embeddings/oleObject97.bin"/><Relationship Id="rId383" Type="http://schemas.openxmlformats.org/officeDocument/2006/relationships/oleObject" Target="embeddings/oleObject203.bin"/><Relationship Id="rId590" Type="http://schemas.openxmlformats.org/officeDocument/2006/relationships/image" Target="media/image275.wmf"/><Relationship Id="rId604" Type="http://schemas.openxmlformats.org/officeDocument/2006/relationships/image" Target="media/image282.wmf"/><Relationship Id="rId811" Type="http://schemas.openxmlformats.org/officeDocument/2006/relationships/oleObject" Target="embeddings/oleObject424.bin"/><Relationship Id="rId1027" Type="http://schemas.openxmlformats.org/officeDocument/2006/relationships/image" Target="media/image483.wmf"/><Relationship Id="rId243" Type="http://schemas.openxmlformats.org/officeDocument/2006/relationships/image" Target="media/image103.wmf"/><Relationship Id="rId450" Type="http://schemas.openxmlformats.org/officeDocument/2006/relationships/image" Target="media/image205.wmf"/><Relationship Id="rId688" Type="http://schemas.openxmlformats.org/officeDocument/2006/relationships/oleObject" Target="embeddings/oleObject359.bin"/><Relationship Id="rId895" Type="http://schemas.openxmlformats.org/officeDocument/2006/relationships/oleObject" Target="embeddings/oleObject466.bin"/><Relationship Id="rId909" Type="http://schemas.openxmlformats.org/officeDocument/2006/relationships/oleObject" Target="embeddings/oleObject473.bin"/><Relationship Id="rId38" Type="http://schemas.openxmlformats.org/officeDocument/2006/relationships/image" Target="media/image15.emf"/><Relationship Id="rId103" Type="http://schemas.openxmlformats.org/officeDocument/2006/relationships/oleObject" Target="embeddings/oleObject56.bin"/><Relationship Id="rId310" Type="http://schemas.openxmlformats.org/officeDocument/2006/relationships/image" Target="media/image135.wmf"/><Relationship Id="rId548" Type="http://schemas.openxmlformats.org/officeDocument/2006/relationships/image" Target="media/image254.wmf"/><Relationship Id="rId755" Type="http://schemas.openxmlformats.org/officeDocument/2006/relationships/image" Target="media/image349.wmf"/><Relationship Id="rId962" Type="http://schemas.openxmlformats.org/officeDocument/2006/relationships/image" Target="media/image451.wmf"/><Relationship Id="rId91" Type="http://schemas.openxmlformats.org/officeDocument/2006/relationships/oleObject" Target="embeddings/oleObject50.bin"/><Relationship Id="rId187" Type="http://schemas.openxmlformats.org/officeDocument/2006/relationships/oleObject" Target="embeddings/oleObject103.bin"/><Relationship Id="rId394" Type="http://schemas.openxmlformats.org/officeDocument/2006/relationships/image" Target="media/image177.wmf"/><Relationship Id="rId408" Type="http://schemas.openxmlformats.org/officeDocument/2006/relationships/image" Target="media/image184.wmf"/><Relationship Id="rId615" Type="http://schemas.openxmlformats.org/officeDocument/2006/relationships/oleObject" Target="embeddings/oleObject319.bin"/><Relationship Id="rId822" Type="http://schemas.openxmlformats.org/officeDocument/2006/relationships/image" Target="media/image382.wmf"/><Relationship Id="rId1038" Type="http://schemas.openxmlformats.org/officeDocument/2006/relationships/oleObject" Target="embeddings/oleObject539.bin"/><Relationship Id="rId254" Type="http://schemas.openxmlformats.org/officeDocument/2006/relationships/oleObject" Target="embeddings/oleObject137.bin"/><Relationship Id="rId699" Type="http://schemas.openxmlformats.org/officeDocument/2006/relationships/oleObject" Target="embeddings/oleObject367.bin"/><Relationship Id="rId49" Type="http://schemas.openxmlformats.org/officeDocument/2006/relationships/oleObject" Target="embeddings/oleObject23.bin"/><Relationship Id="rId114" Type="http://schemas.openxmlformats.org/officeDocument/2006/relationships/image" Target="media/image41.wmf"/><Relationship Id="rId461" Type="http://schemas.openxmlformats.org/officeDocument/2006/relationships/oleObject" Target="embeddings/oleObject242.bin"/><Relationship Id="rId559" Type="http://schemas.openxmlformats.org/officeDocument/2006/relationships/oleObject" Target="embeddings/oleObject291.bin"/><Relationship Id="rId766" Type="http://schemas.openxmlformats.org/officeDocument/2006/relationships/oleObject" Target="embeddings/oleObject401.bin"/><Relationship Id="rId198" Type="http://schemas.openxmlformats.org/officeDocument/2006/relationships/image" Target="media/image81.wmf"/><Relationship Id="rId321" Type="http://schemas.openxmlformats.org/officeDocument/2006/relationships/oleObject" Target="embeddings/oleObject172.bin"/><Relationship Id="rId419" Type="http://schemas.openxmlformats.org/officeDocument/2006/relationships/oleObject" Target="embeddings/oleObject221.bin"/><Relationship Id="rId626" Type="http://schemas.openxmlformats.org/officeDocument/2006/relationships/image" Target="media/image293.wmf"/><Relationship Id="rId973" Type="http://schemas.openxmlformats.org/officeDocument/2006/relationships/oleObject" Target="embeddings/oleObject506.bin"/><Relationship Id="rId1049" Type="http://schemas.openxmlformats.org/officeDocument/2006/relationships/image" Target="media/image494.wmf"/><Relationship Id="rId833" Type="http://schemas.openxmlformats.org/officeDocument/2006/relationships/oleObject" Target="embeddings/oleObject435.bin"/><Relationship Id="rId265" Type="http://schemas.openxmlformats.org/officeDocument/2006/relationships/image" Target="media/image114.wmf"/><Relationship Id="rId472" Type="http://schemas.openxmlformats.org/officeDocument/2006/relationships/image" Target="media/image216.wmf"/><Relationship Id="rId900" Type="http://schemas.openxmlformats.org/officeDocument/2006/relationships/image" Target="media/image421.wmf"/><Relationship Id="rId125" Type="http://schemas.openxmlformats.org/officeDocument/2006/relationships/image" Target="media/image47.wmf"/><Relationship Id="rId332" Type="http://schemas.openxmlformats.org/officeDocument/2006/relationships/image" Target="media/image146.wmf"/><Relationship Id="rId777" Type="http://schemas.openxmlformats.org/officeDocument/2006/relationships/image" Target="media/image360.wmf"/><Relationship Id="rId984" Type="http://schemas.openxmlformats.org/officeDocument/2006/relationships/oleObject" Target="embeddings/oleObject512.bin"/><Relationship Id="rId637" Type="http://schemas.openxmlformats.org/officeDocument/2006/relationships/oleObject" Target="embeddings/oleObject330.bin"/><Relationship Id="rId844" Type="http://schemas.openxmlformats.org/officeDocument/2006/relationships/image" Target="media/image393.wmf"/><Relationship Id="rId276" Type="http://schemas.openxmlformats.org/officeDocument/2006/relationships/oleObject" Target="embeddings/oleObject148.bin"/><Relationship Id="rId483" Type="http://schemas.openxmlformats.org/officeDocument/2006/relationships/oleObject" Target="embeddings/oleObject253.bin"/><Relationship Id="rId690" Type="http://schemas.openxmlformats.org/officeDocument/2006/relationships/oleObject" Target="embeddings/oleObject361.bin"/><Relationship Id="rId704" Type="http://schemas.openxmlformats.org/officeDocument/2006/relationships/image" Target="media/image324.wmf"/><Relationship Id="rId911" Type="http://schemas.openxmlformats.org/officeDocument/2006/relationships/oleObject" Target="embeddings/oleObject474.bin"/><Relationship Id="rId40" Type="http://schemas.openxmlformats.org/officeDocument/2006/relationships/image" Target="media/image17.emf"/><Relationship Id="rId136" Type="http://schemas.openxmlformats.org/officeDocument/2006/relationships/image" Target="media/image49.gif"/><Relationship Id="rId343" Type="http://schemas.openxmlformats.org/officeDocument/2006/relationships/oleObject" Target="embeddings/oleObject183.bin"/><Relationship Id="rId550" Type="http://schemas.openxmlformats.org/officeDocument/2006/relationships/image" Target="media/image255.wmf"/><Relationship Id="rId788" Type="http://schemas.openxmlformats.org/officeDocument/2006/relationships/oleObject" Target="embeddings/oleObject412.bin"/><Relationship Id="rId995" Type="http://schemas.openxmlformats.org/officeDocument/2006/relationships/image" Target="media/image467.wmf"/><Relationship Id="rId203" Type="http://schemas.openxmlformats.org/officeDocument/2006/relationships/oleObject" Target="embeddings/oleObject112.bin"/><Relationship Id="rId648" Type="http://schemas.openxmlformats.org/officeDocument/2006/relationships/image" Target="media/image304.wmf"/><Relationship Id="rId855" Type="http://schemas.openxmlformats.org/officeDocument/2006/relationships/oleObject" Target="embeddings/oleObject446.bin"/><Relationship Id="rId1040" Type="http://schemas.openxmlformats.org/officeDocument/2006/relationships/oleObject" Target="embeddings/oleObject540.bin"/><Relationship Id="rId287" Type="http://schemas.openxmlformats.org/officeDocument/2006/relationships/oleObject" Target="embeddings/oleObject155.bin"/><Relationship Id="rId410" Type="http://schemas.openxmlformats.org/officeDocument/2006/relationships/image" Target="media/image185.wmf"/><Relationship Id="rId494" Type="http://schemas.openxmlformats.org/officeDocument/2006/relationships/image" Target="media/image227.wmf"/><Relationship Id="rId508" Type="http://schemas.openxmlformats.org/officeDocument/2006/relationships/image" Target="media/image234.wmf"/><Relationship Id="rId715" Type="http://schemas.openxmlformats.org/officeDocument/2006/relationships/oleObject" Target="embeddings/oleObject375.bin"/><Relationship Id="rId922" Type="http://schemas.openxmlformats.org/officeDocument/2006/relationships/image" Target="media/image432.wmf"/><Relationship Id="rId147" Type="http://schemas.openxmlformats.org/officeDocument/2006/relationships/oleObject" Target="embeddings/oleObject83.bin"/><Relationship Id="rId354" Type="http://schemas.openxmlformats.org/officeDocument/2006/relationships/image" Target="media/image157.wmf"/><Relationship Id="rId799" Type="http://schemas.openxmlformats.org/officeDocument/2006/relationships/oleObject" Target="embeddings/oleObject418.bin"/><Relationship Id="rId51" Type="http://schemas.openxmlformats.org/officeDocument/2006/relationships/oleObject" Target="embeddings/oleObject25.bin"/><Relationship Id="rId561" Type="http://schemas.openxmlformats.org/officeDocument/2006/relationships/oleObject" Target="embeddings/oleObject292.bin"/><Relationship Id="rId659" Type="http://schemas.openxmlformats.org/officeDocument/2006/relationships/oleObject" Target="embeddings/oleObject341.bin"/><Relationship Id="rId866" Type="http://schemas.openxmlformats.org/officeDocument/2006/relationships/image" Target="media/image404.wmf"/><Relationship Id="rId214" Type="http://schemas.openxmlformats.org/officeDocument/2006/relationships/image" Target="media/image88.wmf"/><Relationship Id="rId298" Type="http://schemas.openxmlformats.org/officeDocument/2006/relationships/image" Target="media/image129.wmf"/><Relationship Id="rId421" Type="http://schemas.openxmlformats.org/officeDocument/2006/relationships/oleObject" Target="embeddings/oleObject222.bin"/><Relationship Id="rId519" Type="http://schemas.openxmlformats.org/officeDocument/2006/relationships/oleObject" Target="embeddings/oleObject271.bin"/><Relationship Id="rId1051" Type="http://schemas.openxmlformats.org/officeDocument/2006/relationships/header" Target="header1.xml"/><Relationship Id="rId158" Type="http://schemas.openxmlformats.org/officeDocument/2006/relationships/image" Target="media/image61.png"/><Relationship Id="rId726" Type="http://schemas.openxmlformats.org/officeDocument/2006/relationships/image" Target="media/image335.wmf"/><Relationship Id="rId933" Type="http://schemas.openxmlformats.org/officeDocument/2006/relationships/oleObject" Target="embeddings/oleObject485.bin"/><Relationship Id="rId1009" Type="http://schemas.openxmlformats.org/officeDocument/2006/relationships/image" Target="media/image474.wmf"/><Relationship Id="rId62" Type="http://schemas.openxmlformats.org/officeDocument/2006/relationships/oleObject" Target="embeddings/oleObject32.bin"/><Relationship Id="rId365" Type="http://schemas.openxmlformats.org/officeDocument/2006/relationships/oleObject" Target="embeddings/oleObject194.bin"/><Relationship Id="rId572" Type="http://schemas.openxmlformats.org/officeDocument/2006/relationships/image" Target="media/image266.wmf"/><Relationship Id="rId225" Type="http://schemas.openxmlformats.org/officeDocument/2006/relationships/oleObject" Target="embeddings/oleObject123.bin"/><Relationship Id="rId432" Type="http://schemas.openxmlformats.org/officeDocument/2006/relationships/image" Target="media/image196.wmf"/><Relationship Id="rId877" Type="http://schemas.openxmlformats.org/officeDocument/2006/relationships/oleObject" Target="embeddings/oleObject457.bin"/><Relationship Id="rId737" Type="http://schemas.openxmlformats.org/officeDocument/2006/relationships/oleObject" Target="embeddings/oleObject386.bin"/><Relationship Id="rId944" Type="http://schemas.openxmlformats.org/officeDocument/2006/relationships/image" Target="media/image442.wmf"/><Relationship Id="rId73" Type="http://schemas.openxmlformats.org/officeDocument/2006/relationships/oleObject" Target="embeddings/oleObject38.bin"/><Relationship Id="rId169" Type="http://schemas.openxmlformats.org/officeDocument/2006/relationships/image" Target="media/image67.wmf"/><Relationship Id="rId376" Type="http://schemas.openxmlformats.org/officeDocument/2006/relationships/image" Target="media/image168.wmf"/><Relationship Id="rId583" Type="http://schemas.openxmlformats.org/officeDocument/2006/relationships/oleObject" Target="embeddings/oleObject303.bin"/><Relationship Id="rId790" Type="http://schemas.openxmlformats.org/officeDocument/2006/relationships/oleObject" Target="embeddings/oleObject413.bin"/><Relationship Id="rId804" Type="http://schemas.openxmlformats.org/officeDocument/2006/relationships/image" Target="media/image373.wmf"/><Relationship Id="rId4" Type="http://schemas.openxmlformats.org/officeDocument/2006/relationships/settings" Target="settings.xml"/><Relationship Id="rId236" Type="http://schemas.openxmlformats.org/officeDocument/2006/relationships/oleObject" Target="embeddings/oleObject128.bin"/><Relationship Id="rId443" Type="http://schemas.openxmlformats.org/officeDocument/2006/relationships/oleObject" Target="embeddings/oleObject233.bin"/><Relationship Id="rId650" Type="http://schemas.openxmlformats.org/officeDocument/2006/relationships/image" Target="media/image3040.wmf"/><Relationship Id="rId888" Type="http://schemas.openxmlformats.org/officeDocument/2006/relationships/image" Target="media/image415.wmf"/><Relationship Id="rId303" Type="http://schemas.openxmlformats.org/officeDocument/2006/relationships/oleObject" Target="embeddings/oleObject163.bin"/><Relationship Id="rId748" Type="http://schemas.openxmlformats.org/officeDocument/2006/relationships/oleObject" Target="embeddings/oleObject392.bin"/><Relationship Id="rId955" Type="http://schemas.openxmlformats.org/officeDocument/2006/relationships/oleObject" Target="embeddings/oleObject497.bin"/><Relationship Id="rId84" Type="http://schemas.openxmlformats.org/officeDocument/2006/relationships/image" Target="media/image29.wmf"/><Relationship Id="rId387" Type="http://schemas.openxmlformats.org/officeDocument/2006/relationships/oleObject" Target="embeddings/oleObject205.bin"/><Relationship Id="rId510" Type="http://schemas.openxmlformats.org/officeDocument/2006/relationships/image" Target="media/image235.wmf"/><Relationship Id="rId594" Type="http://schemas.openxmlformats.org/officeDocument/2006/relationships/image" Target="media/image277.wmf"/><Relationship Id="rId608" Type="http://schemas.openxmlformats.org/officeDocument/2006/relationships/image" Target="media/image284.wmf"/><Relationship Id="rId815" Type="http://schemas.openxmlformats.org/officeDocument/2006/relationships/oleObject" Target="embeddings/oleObject426.bin"/><Relationship Id="rId247" Type="http://schemas.openxmlformats.org/officeDocument/2006/relationships/image" Target="media/image105.wmf"/><Relationship Id="rId899" Type="http://schemas.openxmlformats.org/officeDocument/2006/relationships/oleObject" Target="embeddings/oleObject468.bin"/><Relationship Id="rId1000" Type="http://schemas.openxmlformats.org/officeDocument/2006/relationships/oleObject" Target="embeddings/oleObject520.bin"/><Relationship Id="rId107" Type="http://schemas.openxmlformats.org/officeDocument/2006/relationships/oleObject" Target="embeddings/oleObject60.bin"/><Relationship Id="rId454" Type="http://schemas.openxmlformats.org/officeDocument/2006/relationships/image" Target="media/image207.wmf"/><Relationship Id="rId661" Type="http://schemas.openxmlformats.org/officeDocument/2006/relationships/oleObject" Target="embeddings/oleObject342.bin"/><Relationship Id="rId759" Type="http://schemas.openxmlformats.org/officeDocument/2006/relationships/image" Target="media/image351.wmf"/><Relationship Id="rId966" Type="http://schemas.openxmlformats.org/officeDocument/2006/relationships/image" Target="media/image453.wmf"/><Relationship Id="rId11" Type="http://schemas.openxmlformats.org/officeDocument/2006/relationships/oleObject" Target="embeddings/oleObject1.bin"/><Relationship Id="rId314" Type="http://schemas.openxmlformats.org/officeDocument/2006/relationships/image" Target="media/image137.wmf"/><Relationship Id="rId398" Type="http://schemas.openxmlformats.org/officeDocument/2006/relationships/image" Target="media/image179.wmf"/><Relationship Id="rId521" Type="http://schemas.openxmlformats.org/officeDocument/2006/relationships/oleObject" Target="embeddings/oleObject272.bin"/><Relationship Id="rId619" Type="http://schemas.openxmlformats.org/officeDocument/2006/relationships/oleObject" Target="embeddings/oleObject321.bin"/><Relationship Id="rId95" Type="http://schemas.openxmlformats.org/officeDocument/2006/relationships/oleObject" Target="embeddings/oleObject52.bin"/><Relationship Id="rId160" Type="http://schemas.openxmlformats.org/officeDocument/2006/relationships/oleObject" Target="embeddings/oleObject89.bin"/><Relationship Id="rId826" Type="http://schemas.openxmlformats.org/officeDocument/2006/relationships/image" Target="media/image384.wmf"/><Relationship Id="rId1011" Type="http://schemas.openxmlformats.org/officeDocument/2006/relationships/image" Target="media/image475.wmf"/><Relationship Id="rId258" Type="http://schemas.openxmlformats.org/officeDocument/2006/relationships/oleObject" Target="embeddings/oleObject139.bin"/><Relationship Id="rId465" Type="http://schemas.openxmlformats.org/officeDocument/2006/relationships/oleObject" Target="embeddings/oleObject244.bin"/><Relationship Id="rId672" Type="http://schemas.openxmlformats.org/officeDocument/2006/relationships/image" Target="media/image314.wmf"/><Relationship Id="rId22" Type="http://schemas.openxmlformats.org/officeDocument/2006/relationships/image" Target="media/image7.wmf"/><Relationship Id="rId118" Type="http://schemas.openxmlformats.org/officeDocument/2006/relationships/image" Target="media/image43.wmf"/><Relationship Id="rId325" Type="http://schemas.openxmlformats.org/officeDocument/2006/relationships/oleObject" Target="embeddings/oleObject174.bin"/><Relationship Id="rId532" Type="http://schemas.openxmlformats.org/officeDocument/2006/relationships/image" Target="media/image246.wmf"/><Relationship Id="rId977" Type="http://schemas.openxmlformats.org/officeDocument/2006/relationships/image" Target="media/image458.wmf"/><Relationship Id="rId171" Type="http://schemas.openxmlformats.org/officeDocument/2006/relationships/image" Target="media/image68.wmf"/><Relationship Id="rId837" Type="http://schemas.openxmlformats.org/officeDocument/2006/relationships/oleObject" Target="embeddings/oleObject437.bin"/><Relationship Id="rId1022" Type="http://schemas.openxmlformats.org/officeDocument/2006/relationships/oleObject" Target="embeddings/oleObject531.bin"/><Relationship Id="rId269" Type="http://schemas.openxmlformats.org/officeDocument/2006/relationships/image" Target="media/image116.wmf"/><Relationship Id="rId476" Type="http://schemas.openxmlformats.org/officeDocument/2006/relationships/image" Target="media/image218.wmf"/><Relationship Id="rId683" Type="http://schemas.openxmlformats.org/officeDocument/2006/relationships/image" Target="media/image317.wmf"/><Relationship Id="rId890" Type="http://schemas.openxmlformats.org/officeDocument/2006/relationships/image" Target="media/image416.wmf"/><Relationship Id="rId904" Type="http://schemas.openxmlformats.org/officeDocument/2006/relationships/image" Target="media/image423.wmf"/><Relationship Id="rId33" Type="http://schemas.openxmlformats.org/officeDocument/2006/relationships/oleObject" Target="embeddings/oleObject12.bin"/><Relationship Id="rId129" Type="http://schemas.openxmlformats.org/officeDocument/2006/relationships/oleObject" Target="embeddings/oleObject72.bin"/><Relationship Id="rId336" Type="http://schemas.openxmlformats.org/officeDocument/2006/relationships/image" Target="media/image148.wmf"/><Relationship Id="rId543" Type="http://schemas.openxmlformats.org/officeDocument/2006/relationships/oleObject" Target="embeddings/oleObject283.bin"/><Relationship Id="rId988" Type="http://schemas.openxmlformats.org/officeDocument/2006/relationships/oleObject" Target="embeddings/oleObject514.bin"/><Relationship Id="rId182" Type="http://schemas.openxmlformats.org/officeDocument/2006/relationships/oleObject" Target="embeddings/oleObject100.bin"/><Relationship Id="rId403" Type="http://schemas.openxmlformats.org/officeDocument/2006/relationships/oleObject" Target="embeddings/oleObject213.bin"/><Relationship Id="rId750" Type="http://schemas.openxmlformats.org/officeDocument/2006/relationships/oleObject" Target="embeddings/oleObject393.bin"/><Relationship Id="rId848" Type="http://schemas.openxmlformats.org/officeDocument/2006/relationships/image" Target="media/image395.wmf"/><Relationship Id="rId1033" Type="http://schemas.openxmlformats.org/officeDocument/2006/relationships/image" Target="media/image486.wmf"/><Relationship Id="rId487" Type="http://schemas.openxmlformats.org/officeDocument/2006/relationships/oleObject" Target="embeddings/oleObject255.bin"/><Relationship Id="rId610" Type="http://schemas.openxmlformats.org/officeDocument/2006/relationships/image" Target="media/image285.wmf"/><Relationship Id="rId694" Type="http://schemas.openxmlformats.org/officeDocument/2006/relationships/oleObject" Target="embeddings/oleObject364.bin"/><Relationship Id="rId708" Type="http://schemas.openxmlformats.org/officeDocument/2006/relationships/image" Target="media/image326.wmf"/><Relationship Id="rId915" Type="http://schemas.openxmlformats.org/officeDocument/2006/relationships/oleObject" Target="embeddings/oleObject476.bin"/><Relationship Id="rId347" Type="http://schemas.openxmlformats.org/officeDocument/2006/relationships/oleObject" Target="embeddings/oleObject185.bin"/><Relationship Id="rId999" Type="http://schemas.openxmlformats.org/officeDocument/2006/relationships/image" Target="media/image469.wmf"/><Relationship Id="rId44" Type="http://schemas.openxmlformats.org/officeDocument/2006/relationships/oleObject" Target="embeddings/oleObject18.bin"/><Relationship Id="rId554" Type="http://schemas.openxmlformats.org/officeDocument/2006/relationships/image" Target="media/image257.wmf"/><Relationship Id="rId761" Type="http://schemas.openxmlformats.org/officeDocument/2006/relationships/image" Target="media/image352.wmf"/><Relationship Id="rId859" Type="http://schemas.openxmlformats.org/officeDocument/2006/relationships/oleObject" Target="embeddings/oleObject448.bin"/><Relationship Id="rId193" Type="http://schemas.openxmlformats.org/officeDocument/2006/relationships/oleObject" Target="embeddings/oleObject106.bin"/><Relationship Id="rId207" Type="http://schemas.openxmlformats.org/officeDocument/2006/relationships/oleObject" Target="embeddings/oleObject114.bin"/><Relationship Id="rId414" Type="http://schemas.openxmlformats.org/officeDocument/2006/relationships/image" Target="media/image187.wmf"/><Relationship Id="rId498" Type="http://schemas.openxmlformats.org/officeDocument/2006/relationships/image" Target="media/image229.wmf"/><Relationship Id="rId621" Type="http://schemas.openxmlformats.org/officeDocument/2006/relationships/oleObject" Target="embeddings/oleObject322.bin"/><Relationship Id="rId1044" Type="http://schemas.openxmlformats.org/officeDocument/2006/relationships/oleObject" Target="embeddings/oleObject542.bin"/><Relationship Id="rId260" Type="http://schemas.openxmlformats.org/officeDocument/2006/relationships/oleObject" Target="embeddings/oleObject140.bin"/><Relationship Id="rId719" Type="http://schemas.openxmlformats.org/officeDocument/2006/relationships/oleObject" Target="embeddings/oleObject377.bin"/><Relationship Id="rId926" Type="http://schemas.openxmlformats.org/officeDocument/2006/relationships/image" Target="media/image434.wmf"/><Relationship Id="rId55" Type="http://schemas.openxmlformats.org/officeDocument/2006/relationships/image" Target="media/image18.wmf"/><Relationship Id="rId120" Type="http://schemas.openxmlformats.org/officeDocument/2006/relationships/image" Target="media/image44.emf"/><Relationship Id="rId358" Type="http://schemas.openxmlformats.org/officeDocument/2006/relationships/image" Target="media/image159.wmf"/><Relationship Id="rId565" Type="http://schemas.openxmlformats.org/officeDocument/2006/relationships/oleObject" Target="embeddings/oleObject294.bin"/><Relationship Id="rId772" Type="http://schemas.openxmlformats.org/officeDocument/2006/relationships/oleObject" Target="embeddings/oleObject404.bin"/><Relationship Id="rId218" Type="http://schemas.openxmlformats.org/officeDocument/2006/relationships/image" Target="media/image90.wmf"/><Relationship Id="rId425" Type="http://schemas.openxmlformats.org/officeDocument/2006/relationships/oleObject" Target="embeddings/oleObject224.bin"/><Relationship Id="rId632" Type="http://schemas.openxmlformats.org/officeDocument/2006/relationships/image" Target="media/image296.wmf"/><Relationship Id="rId271" Type="http://schemas.openxmlformats.org/officeDocument/2006/relationships/image" Target="media/image117.wmf"/><Relationship Id="rId937" Type="http://schemas.openxmlformats.org/officeDocument/2006/relationships/image" Target="media/image439.wmf"/><Relationship Id="rId66" Type="http://schemas.openxmlformats.org/officeDocument/2006/relationships/oleObject" Target="embeddings/oleObject34.bin"/><Relationship Id="rId131" Type="http://schemas.openxmlformats.org/officeDocument/2006/relationships/oleObject" Target="embeddings/oleObject74.bin"/><Relationship Id="rId369" Type="http://schemas.openxmlformats.org/officeDocument/2006/relationships/oleObject" Target="embeddings/oleObject196.bin"/><Relationship Id="rId576" Type="http://schemas.openxmlformats.org/officeDocument/2006/relationships/image" Target="media/image268.wmf"/><Relationship Id="rId783" Type="http://schemas.openxmlformats.org/officeDocument/2006/relationships/image" Target="media/image363.wmf"/><Relationship Id="rId990" Type="http://schemas.openxmlformats.org/officeDocument/2006/relationships/oleObject" Target="embeddings/oleObject515.bin"/><Relationship Id="rId229" Type="http://schemas.openxmlformats.org/officeDocument/2006/relationships/image" Target="media/image96.wmf"/><Relationship Id="rId436" Type="http://schemas.openxmlformats.org/officeDocument/2006/relationships/image" Target="media/image198.wmf"/><Relationship Id="rId643" Type="http://schemas.openxmlformats.org/officeDocument/2006/relationships/oleObject" Target="embeddings/oleObject333.bin"/><Relationship Id="rId850" Type="http://schemas.openxmlformats.org/officeDocument/2006/relationships/image" Target="media/image396.wmf"/><Relationship Id="rId948" Type="http://schemas.openxmlformats.org/officeDocument/2006/relationships/image" Target="media/image444.wmf"/><Relationship Id="rId77" Type="http://schemas.openxmlformats.org/officeDocument/2006/relationships/oleObject" Target="embeddings/oleObject42.bin"/><Relationship Id="rId282" Type="http://schemas.openxmlformats.org/officeDocument/2006/relationships/oleObject" Target="embeddings/oleObject152.bin"/><Relationship Id="rId503" Type="http://schemas.openxmlformats.org/officeDocument/2006/relationships/oleObject" Target="embeddings/oleObject263.bin"/><Relationship Id="rId587" Type="http://schemas.openxmlformats.org/officeDocument/2006/relationships/oleObject" Target="embeddings/oleObject305.bin"/><Relationship Id="rId710" Type="http://schemas.openxmlformats.org/officeDocument/2006/relationships/image" Target="media/image327.wmf"/><Relationship Id="rId808" Type="http://schemas.openxmlformats.org/officeDocument/2006/relationships/image" Target="media/image375.wmf"/><Relationship Id="rId8" Type="http://schemas.openxmlformats.org/officeDocument/2006/relationships/image" Target="media/image1.gif"/><Relationship Id="rId142" Type="http://schemas.openxmlformats.org/officeDocument/2006/relationships/oleObject" Target="embeddings/oleObject81.bin"/><Relationship Id="rId447" Type="http://schemas.openxmlformats.org/officeDocument/2006/relationships/oleObject" Target="embeddings/oleObject235.bin"/><Relationship Id="rId794" Type="http://schemas.openxmlformats.org/officeDocument/2006/relationships/image" Target="media/image368.wmf"/><Relationship Id="rId654" Type="http://schemas.openxmlformats.org/officeDocument/2006/relationships/image" Target="media/image306.wmf"/><Relationship Id="rId861" Type="http://schemas.openxmlformats.org/officeDocument/2006/relationships/oleObject" Target="embeddings/oleObject449.bin"/><Relationship Id="rId959" Type="http://schemas.openxmlformats.org/officeDocument/2006/relationships/oleObject" Target="embeddings/oleObject499.bin"/><Relationship Id="rId293" Type="http://schemas.openxmlformats.org/officeDocument/2006/relationships/oleObject" Target="embeddings/oleObject158.bin"/><Relationship Id="rId307" Type="http://schemas.openxmlformats.org/officeDocument/2006/relationships/oleObject" Target="embeddings/oleObject165.bin"/><Relationship Id="rId514" Type="http://schemas.openxmlformats.org/officeDocument/2006/relationships/image" Target="media/image237.wmf"/><Relationship Id="rId721" Type="http://schemas.openxmlformats.org/officeDocument/2006/relationships/oleObject" Target="embeddings/oleObject378.bin"/><Relationship Id="rId88" Type="http://schemas.openxmlformats.org/officeDocument/2006/relationships/image" Target="media/image31.wmf"/><Relationship Id="rId153" Type="http://schemas.openxmlformats.org/officeDocument/2006/relationships/oleObject" Target="embeddings/oleObject86.bin"/><Relationship Id="rId360" Type="http://schemas.openxmlformats.org/officeDocument/2006/relationships/image" Target="media/image160.wmf"/><Relationship Id="rId598" Type="http://schemas.openxmlformats.org/officeDocument/2006/relationships/image" Target="media/image279.wmf"/><Relationship Id="rId819" Type="http://schemas.openxmlformats.org/officeDocument/2006/relationships/oleObject" Target="embeddings/oleObject428.bin"/><Relationship Id="rId1004" Type="http://schemas.openxmlformats.org/officeDocument/2006/relationships/oleObject" Target="embeddings/oleObject522.bin"/><Relationship Id="rId220" Type="http://schemas.openxmlformats.org/officeDocument/2006/relationships/image" Target="media/image91.wmf"/><Relationship Id="rId458" Type="http://schemas.openxmlformats.org/officeDocument/2006/relationships/image" Target="media/image209.wmf"/><Relationship Id="rId665" Type="http://schemas.openxmlformats.org/officeDocument/2006/relationships/oleObject" Target="embeddings/oleObject344.bin"/><Relationship Id="rId872" Type="http://schemas.openxmlformats.org/officeDocument/2006/relationships/image" Target="media/image407.wmf"/><Relationship Id="rId15" Type="http://schemas.openxmlformats.org/officeDocument/2006/relationships/oleObject" Target="embeddings/oleObject3.bin"/><Relationship Id="rId318" Type="http://schemas.openxmlformats.org/officeDocument/2006/relationships/image" Target="media/image139.wmf"/><Relationship Id="rId525" Type="http://schemas.openxmlformats.org/officeDocument/2006/relationships/oleObject" Target="embeddings/oleObject274.bin"/><Relationship Id="rId732" Type="http://schemas.openxmlformats.org/officeDocument/2006/relationships/image" Target="media/image338.wmf"/><Relationship Id="rId99" Type="http://schemas.openxmlformats.org/officeDocument/2006/relationships/image" Target="media/image37.emf"/><Relationship Id="rId164" Type="http://schemas.openxmlformats.org/officeDocument/2006/relationships/oleObject" Target="embeddings/oleObject91.bin"/><Relationship Id="rId371" Type="http://schemas.openxmlformats.org/officeDocument/2006/relationships/oleObject" Target="embeddings/oleObject197.bin"/><Relationship Id="rId1015" Type="http://schemas.openxmlformats.org/officeDocument/2006/relationships/image" Target="media/image477.wmf"/><Relationship Id="rId469" Type="http://schemas.openxmlformats.org/officeDocument/2006/relationships/oleObject" Target="embeddings/oleObject246.bin"/><Relationship Id="rId676" Type="http://schemas.openxmlformats.org/officeDocument/2006/relationships/image" Target="media/image315.wmf"/><Relationship Id="rId883" Type="http://schemas.openxmlformats.org/officeDocument/2006/relationships/oleObject" Target="embeddings/oleObject460.bin"/><Relationship Id="rId26" Type="http://schemas.openxmlformats.org/officeDocument/2006/relationships/image" Target="media/image9.wmf"/><Relationship Id="rId231" Type="http://schemas.openxmlformats.org/officeDocument/2006/relationships/image" Target="media/image97.wmf"/><Relationship Id="rId329" Type="http://schemas.openxmlformats.org/officeDocument/2006/relationships/oleObject" Target="embeddings/oleObject176.bin"/><Relationship Id="rId536" Type="http://schemas.openxmlformats.org/officeDocument/2006/relationships/image" Target="media/image248.wmf"/><Relationship Id="rId175" Type="http://schemas.openxmlformats.org/officeDocument/2006/relationships/image" Target="media/image70.wmf"/><Relationship Id="rId743" Type="http://schemas.openxmlformats.org/officeDocument/2006/relationships/oleObject" Target="embeddings/oleObject389.bin"/><Relationship Id="rId950" Type="http://schemas.openxmlformats.org/officeDocument/2006/relationships/image" Target="media/image445.wmf"/><Relationship Id="rId1026" Type="http://schemas.openxmlformats.org/officeDocument/2006/relationships/oleObject" Target="embeddings/oleObject533.bin"/><Relationship Id="rId382" Type="http://schemas.openxmlformats.org/officeDocument/2006/relationships/image" Target="media/image171.wmf"/><Relationship Id="rId603" Type="http://schemas.openxmlformats.org/officeDocument/2006/relationships/oleObject" Target="embeddings/oleObject313.bin"/><Relationship Id="rId687" Type="http://schemas.openxmlformats.org/officeDocument/2006/relationships/oleObject" Target="embeddings/oleObject358.bin"/><Relationship Id="rId810" Type="http://schemas.openxmlformats.org/officeDocument/2006/relationships/image" Target="media/image376.wmf"/><Relationship Id="rId908" Type="http://schemas.openxmlformats.org/officeDocument/2006/relationships/image" Target="media/image425.wmf"/><Relationship Id="rId242" Type="http://schemas.openxmlformats.org/officeDocument/2006/relationships/oleObject" Target="embeddings/oleObject131.bin"/><Relationship Id="rId894" Type="http://schemas.openxmlformats.org/officeDocument/2006/relationships/image" Target="media/image418.wmf"/><Relationship Id="rId37" Type="http://schemas.openxmlformats.org/officeDocument/2006/relationships/oleObject" Target="embeddings/oleObject14.bin"/><Relationship Id="rId102" Type="http://schemas.openxmlformats.org/officeDocument/2006/relationships/oleObject" Target="embeddings/oleObject55.bin"/><Relationship Id="rId547" Type="http://schemas.openxmlformats.org/officeDocument/2006/relationships/oleObject" Target="embeddings/oleObject285.bin"/><Relationship Id="rId754" Type="http://schemas.openxmlformats.org/officeDocument/2006/relationships/oleObject" Target="embeddings/oleObject395.bin"/><Relationship Id="rId961" Type="http://schemas.openxmlformats.org/officeDocument/2006/relationships/oleObject" Target="embeddings/oleObject500.bin"/><Relationship Id="rId90" Type="http://schemas.openxmlformats.org/officeDocument/2006/relationships/image" Target="media/image32.wmf"/><Relationship Id="rId186" Type="http://schemas.openxmlformats.org/officeDocument/2006/relationships/oleObject" Target="embeddings/oleObject102.bin"/><Relationship Id="rId393" Type="http://schemas.openxmlformats.org/officeDocument/2006/relationships/oleObject" Target="embeddings/oleObject208.bin"/><Relationship Id="rId407" Type="http://schemas.openxmlformats.org/officeDocument/2006/relationships/oleObject" Target="embeddings/oleObject215.bin"/><Relationship Id="rId614" Type="http://schemas.openxmlformats.org/officeDocument/2006/relationships/image" Target="media/image287.wmf"/><Relationship Id="rId821" Type="http://schemas.openxmlformats.org/officeDocument/2006/relationships/oleObject" Target="embeddings/oleObject429.bin"/><Relationship Id="rId1037" Type="http://schemas.openxmlformats.org/officeDocument/2006/relationships/image" Target="media/image488.wmf"/><Relationship Id="rId253" Type="http://schemas.openxmlformats.org/officeDocument/2006/relationships/image" Target="media/image108.wmf"/><Relationship Id="rId460" Type="http://schemas.openxmlformats.org/officeDocument/2006/relationships/image" Target="media/image210.wmf"/><Relationship Id="rId698" Type="http://schemas.openxmlformats.org/officeDocument/2006/relationships/oleObject" Target="embeddings/oleObject366.bin"/><Relationship Id="rId919" Type="http://schemas.openxmlformats.org/officeDocument/2006/relationships/oleObject" Target="embeddings/oleObject478.bin"/><Relationship Id="rId48" Type="http://schemas.openxmlformats.org/officeDocument/2006/relationships/oleObject" Target="embeddings/oleObject22.bin"/><Relationship Id="rId113" Type="http://schemas.openxmlformats.org/officeDocument/2006/relationships/oleObject" Target="embeddings/oleObject64.bin"/><Relationship Id="rId320" Type="http://schemas.openxmlformats.org/officeDocument/2006/relationships/image" Target="media/image140.wmf"/><Relationship Id="rId558" Type="http://schemas.openxmlformats.org/officeDocument/2006/relationships/image" Target="media/image259.wmf"/><Relationship Id="rId765" Type="http://schemas.openxmlformats.org/officeDocument/2006/relationships/image" Target="media/image354.wmf"/><Relationship Id="rId972" Type="http://schemas.openxmlformats.org/officeDocument/2006/relationships/image" Target="media/image456.wmf"/><Relationship Id="rId197" Type="http://schemas.openxmlformats.org/officeDocument/2006/relationships/oleObject" Target="embeddings/oleObject108.bin"/><Relationship Id="rId418" Type="http://schemas.openxmlformats.org/officeDocument/2006/relationships/image" Target="media/image189.wmf"/><Relationship Id="rId625" Type="http://schemas.openxmlformats.org/officeDocument/2006/relationships/oleObject" Target="embeddings/oleObject324.bin"/><Relationship Id="rId832" Type="http://schemas.openxmlformats.org/officeDocument/2006/relationships/image" Target="media/image387.wmf"/><Relationship Id="rId1048" Type="http://schemas.openxmlformats.org/officeDocument/2006/relationships/oleObject" Target="embeddings/oleObject544.bin"/><Relationship Id="rId264" Type="http://schemas.openxmlformats.org/officeDocument/2006/relationships/oleObject" Target="embeddings/oleObject142.bin"/><Relationship Id="rId471" Type="http://schemas.openxmlformats.org/officeDocument/2006/relationships/oleObject" Target="embeddings/oleObject247.bin"/><Relationship Id="rId59" Type="http://schemas.openxmlformats.org/officeDocument/2006/relationships/image" Target="media/image20.wmf"/><Relationship Id="rId124" Type="http://schemas.openxmlformats.org/officeDocument/2006/relationships/oleObject" Target="embeddings/oleObject69.bin"/><Relationship Id="rId569" Type="http://schemas.openxmlformats.org/officeDocument/2006/relationships/oleObject" Target="embeddings/oleObject296.bin"/><Relationship Id="rId776" Type="http://schemas.openxmlformats.org/officeDocument/2006/relationships/oleObject" Target="embeddings/oleObject406.bin"/><Relationship Id="rId983" Type="http://schemas.openxmlformats.org/officeDocument/2006/relationships/image" Target="media/image461.wmf"/><Relationship Id="rId331" Type="http://schemas.openxmlformats.org/officeDocument/2006/relationships/oleObject" Target="embeddings/oleObject177.bin"/><Relationship Id="rId429" Type="http://schemas.openxmlformats.org/officeDocument/2006/relationships/oleObject" Target="embeddings/oleObject226.bin"/><Relationship Id="rId636" Type="http://schemas.openxmlformats.org/officeDocument/2006/relationships/image" Target="media/image298.wmf"/><Relationship Id="rId843" Type="http://schemas.openxmlformats.org/officeDocument/2006/relationships/oleObject" Target="embeddings/oleObject440.bin"/><Relationship Id="rId275" Type="http://schemas.openxmlformats.org/officeDocument/2006/relationships/image" Target="media/image119.wmf"/><Relationship Id="rId482" Type="http://schemas.openxmlformats.org/officeDocument/2006/relationships/image" Target="media/image221.wmf"/><Relationship Id="rId703" Type="http://schemas.openxmlformats.org/officeDocument/2006/relationships/oleObject" Target="embeddings/oleObject369.bin"/><Relationship Id="rId910" Type="http://schemas.openxmlformats.org/officeDocument/2006/relationships/image" Target="media/image426.wmf"/><Relationship Id="rId135" Type="http://schemas.openxmlformats.org/officeDocument/2006/relationships/oleObject" Target="embeddings/oleObject78.bin"/><Relationship Id="rId342" Type="http://schemas.openxmlformats.org/officeDocument/2006/relationships/image" Target="media/image151.wmf"/><Relationship Id="rId787" Type="http://schemas.openxmlformats.org/officeDocument/2006/relationships/image" Target="media/image365.wmf"/><Relationship Id="rId994" Type="http://schemas.openxmlformats.org/officeDocument/2006/relationships/oleObject" Target="embeddings/oleObject517.bin"/><Relationship Id="rId202" Type="http://schemas.openxmlformats.org/officeDocument/2006/relationships/oleObject" Target="embeddings/oleObject111.bin"/><Relationship Id="rId647" Type="http://schemas.openxmlformats.org/officeDocument/2006/relationships/oleObject" Target="embeddings/oleObject335.bin"/><Relationship Id="rId854" Type="http://schemas.openxmlformats.org/officeDocument/2006/relationships/image" Target="media/image398.wmf"/><Relationship Id="rId286" Type="http://schemas.openxmlformats.org/officeDocument/2006/relationships/image" Target="media/image123.wmf"/><Relationship Id="rId493" Type="http://schemas.openxmlformats.org/officeDocument/2006/relationships/oleObject" Target="embeddings/oleObject258.bin"/><Relationship Id="rId507" Type="http://schemas.openxmlformats.org/officeDocument/2006/relationships/oleObject" Target="embeddings/oleObject265.bin"/><Relationship Id="rId714" Type="http://schemas.openxmlformats.org/officeDocument/2006/relationships/image" Target="media/image329.wmf"/><Relationship Id="rId921" Type="http://schemas.openxmlformats.org/officeDocument/2006/relationships/oleObject" Target="embeddings/oleObject479.bin"/><Relationship Id="rId50" Type="http://schemas.openxmlformats.org/officeDocument/2006/relationships/oleObject" Target="embeddings/oleObject24.bin"/><Relationship Id="rId146" Type="http://schemas.openxmlformats.org/officeDocument/2006/relationships/image" Target="media/image55.wmf"/><Relationship Id="rId353" Type="http://schemas.openxmlformats.org/officeDocument/2006/relationships/oleObject" Target="embeddings/oleObject188.bin"/><Relationship Id="rId560" Type="http://schemas.openxmlformats.org/officeDocument/2006/relationships/image" Target="media/image260.wmf"/><Relationship Id="rId798" Type="http://schemas.openxmlformats.org/officeDocument/2006/relationships/image" Target="media/image370.wmf"/><Relationship Id="rId213" Type="http://schemas.openxmlformats.org/officeDocument/2006/relationships/oleObject" Target="embeddings/oleObject117.bin"/><Relationship Id="rId420" Type="http://schemas.openxmlformats.org/officeDocument/2006/relationships/image" Target="media/image190.wmf"/><Relationship Id="rId658" Type="http://schemas.openxmlformats.org/officeDocument/2006/relationships/oleObject" Target="embeddings/oleObject340.bin"/><Relationship Id="rId865" Type="http://schemas.openxmlformats.org/officeDocument/2006/relationships/oleObject" Target="embeddings/oleObject451.bin"/><Relationship Id="rId1050" Type="http://schemas.openxmlformats.org/officeDocument/2006/relationships/oleObject" Target="embeddings/oleObject545.bin"/><Relationship Id="rId297" Type="http://schemas.openxmlformats.org/officeDocument/2006/relationships/oleObject" Target="embeddings/oleObject160.bin"/><Relationship Id="rId518" Type="http://schemas.openxmlformats.org/officeDocument/2006/relationships/image" Target="media/image239.wmf"/><Relationship Id="rId725" Type="http://schemas.openxmlformats.org/officeDocument/2006/relationships/oleObject" Target="embeddings/oleObject380.bin"/><Relationship Id="rId932" Type="http://schemas.openxmlformats.org/officeDocument/2006/relationships/image" Target="media/image437.wmf"/><Relationship Id="rId157" Type="http://schemas.openxmlformats.org/officeDocument/2006/relationships/oleObject" Target="embeddings/oleObject88.bin"/><Relationship Id="rId364" Type="http://schemas.openxmlformats.org/officeDocument/2006/relationships/image" Target="media/image162.wmf"/><Relationship Id="rId1008" Type="http://schemas.openxmlformats.org/officeDocument/2006/relationships/oleObject" Target="embeddings/oleObject524.bin"/><Relationship Id="rId61" Type="http://schemas.openxmlformats.org/officeDocument/2006/relationships/image" Target="media/image21.wmf"/><Relationship Id="rId571" Type="http://schemas.openxmlformats.org/officeDocument/2006/relationships/oleObject" Target="embeddings/oleObject297.bin"/><Relationship Id="rId669" Type="http://schemas.openxmlformats.org/officeDocument/2006/relationships/oleObject" Target="embeddings/oleObject346.bin"/><Relationship Id="rId876" Type="http://schemas.openxmlformats.org/officeDocument/2006/relationships/image" Target="media/image409.wmf"/><Relationship Id="rId19" Type="http://schemas.openxmlformats.org/officeDocument/2006/relationships/oleObject" Target="embeddings/oleObject5.bin"/><Relationship Id="rId224" Type="http://schemas.openxmlformats.org/officeDocument/2006/relationships/image" Target="media/image93.wmf"/><Relationship Id="rId431" Type="http://schemas.openxmlformats.org/officeDocument/2006/relationships/oleObject" Target="embeddings/oleObject227.bin"/><Relationship Id="rId529" Type="http://schemas.openxmlformats.org/officeDocument/2006/relationships/oleObject" Target="embeddings/oleObject276.bin"/><Relationship Id="rId736" Type="http://schemas.openxmlformats.org/officeDocument/2006/relationships/image" Target="media/image340.wmf"/><Relationship Id="rId168" Type="http://schemas.openxmlformats.org/officeDocument/2006/relationships/oleObject" Target="embeddings/oleObject93.bin"/><Relationship Id="rId943" Type="http://schemas.openxmlformats.org/officeDocument/2006/relationships/oleObject" Target="embeddings/oleObject491.bin"/><Relationship Id="rId1019" Type="http://schemas.openxmlformats.org/officeDocument/2006/relationships/image" Target="media/image479.wmf"/><Relationship Id="rId72" Type="http://schemas.openxmlformats.org/officeDocument/2006/relationships/oleObject" Target="embeddings/oleObject37.bin"/><Relationship Id="rId375" Type="http://schemas.openxmlformats.org/officeDocument/2006/relationships/oleObject" Target="embeddings/oleObject199.bin"/><Relationship Id="rId582" Type="http://schemas.openxmlformats.org/officeDocument/2006/relationships/image" Target="media/image271.wmf"/><Relationship Id="rId803" Type="http://schemas.openxmlformats.org/officeDocument/2006/relationships/oleObject" Target="embeddings/oleObject420.bin"/><Relationship Id="rId3" Type="http://schemas.openxmlformats.org/officeDocument/2006/relationships/styles" Target="styles.xml"/><Relationship Id="rId235" Type="http://schemas.openxmlformats.org/officeDocument/2006/relationships/image" Target="media/image99.wmf"/><Relationship Id="rId442" Type="http://schemas.openxmlformats.org/officeDocument/2006/relationships/image" Target="media/image201.wmf"/><Relationship Id="rId887" Type="http://schemas.openxmlformats.org/officeDocument/2006/relationships/oleObject" Target="embeddings/oleObject462.bin"/><Relationship Id="rId302" Type="http://schemas.openxmlformats.org/officeDocument/2006/relationships/image" Target="media/image131.wmf"/><Relationship Id="rId747" Type="http://schemas.openxmlformats.org/officeDocument/2006/relationships/oleObject" Target="embeddings/oleObject391.bin"/><Relationship Id="rId954" Type="http://schemas.openxmlformats.org/officeDocument/2006/relationships/image" Target="media/image447.wmf"/><Relationship Id="rId83" Type="http://schemas.openxmlformats.org/officeDocument/2006/relationships/oleObject" Target="embeddings/oleObject46.bin"/><Relationship Id="rId179" Type="http://schemas.openxmlformats.org/officeDocument/2006/relationships/image" Target="media/image72.wmf"/><Relationship Id="rId386" Type="http://schemas.openxmlformats.org/officeDocument/2006/relationships/image" Target="media/image173.wmf"/><Relationship Id="rId593" Type="http://schemas.openxmlformats.org/officeDocument/2006/relationships/oleObject" Target="embeddings/oleObject308.bin"/><Relationship Id="rId607" Type="http://schemas.openxmlformats.org/officeDocument/2006/relationships/oleObject" Target="embeddings/oleObject315.bin"/><Relationship Id="rId814" Type="http://schemas.openxmlformats.org/officeDocument/2006/relationships/image" Target="media/image378.wmf"/><Relationship Id="rId246" Type="http://schemas.openxmlformats.org/officeDocument/2006/relationships/oleObject" Target="embeddings/oleObject133.bin"/><Relationship Id="rId453" Type="http://schemas.openxmlformats.org/officeDocument/2006/relationships/oleObject" Target="embeddings/oleObject238.bin"/><Relationship Id="rId660" Type="http://schemas.openxmlformats.org/officeDocument/2006/relationships/image" Target="media/image308.wmf"/><Relationship Id="rId898" Type="http://schemas.openxmlformats.org/officeDocument/2006/relationships/image" Target="media/image420.wmf"/><Relationship Id="rId106" Type="http://schemas.openxmlformats.org/officeDocument/2006/relationships/oleObject" Target="embeddings/oleObject59.bin"/><Relationship Id="rId313" Type="http://schemas.openxmlformats.org/officeDocument/2006/relationships/oleObject" Target="embeddings/oleObject168.bin"/><Relationship Id="rId758" Type="http://schemas.openxmlformats.org/officeDocument/2006/relationships/oleObject" Target="embeddings/oleObject397.bin"/><Relationship Id="rId965" Type="http://schemas.openxmlformats.org/officeDocument/2006/relationships/oleObject" Target="embeddings/oleObject502.bin"/><Relationship Id="rId10" Type="http://schemas.openxmlformats.org/officeDocument/2006/relationships/image" Target="media/image1.wmf"/><Relationship Id="rId94" Type="http://schemas.openxmlformats.org/officeDocument/2006/relationships/image" Target="media/image34.wmf"/><Relationship Id="rId397" Type="http://schemas.openxmlformats.org/officeDocument/2006/relationships/oleObject" Target="embeddings/oleObject210.bin"/><Relationship Id="rId520" Type="http://schemas.openxmlformats.org/officeDocument/2006/relationships/image" Target="media/image240.wmf"/><Relationship Id="rId618" Type="http://schemas.openxmlformats.org/officeDocument/2006/relationships/image" Target="media/image289.wmf"/><Relationship Id="rId825" Type="http://schemas.openxmlformats.org/officeDocument/2006/relationships/oleObject" Target="embeddings/oleObject431.bin"/><Relationship Id="rId257" Type="http://schemas.openxmlformats.org/officeDocument/2006/relationships/image" Target="media/image110.wmf"/><Relationship Id="rId464" Type="http://schemas.openxmlformats.org/officeDocument/2006/relationships/image" Target="media/image212.wmf"/><Relationship Id="rId1010" Type="http://schemas.openxmlformats.org/officeDocument/2006/relationships/oleObject" Target="embeddings/oleObject525.bin"/><Relationship Id="rId117" Type="http://schemas.openxmlformats.org/officeDocument/2006/relationships/oleObject" Target="embeddings/oleObject66.bin"/><Relationship Id="rId671" Type="http://schemas.openxmlformats.org/officeDocument/2006/relationships/oleObject" Target="embeddings/oleObject347.bin"/><Relationship Id="rId769" Type="http://schemas.openxmlformats.org/officeDocument/2006/relationships/image" Target="media/image356.wmf"/><Relationship Id="rId976" Type="http://schemas.openxmlformats.org/officeDocument/2006/relationships/oleObject" Target="embeddings/oleObject508.bin"/><Relationship Id="rId324" Type="http://schemas.openxmlformats.org/officeDocument/2006/relationships/image" Target="media/image142.wmf"/><Relationship Id="rId531" Type="http://schemas.openxmlformats.org/officeDocument/2006/relationships/oleObject" Target="embeddings/oleObject277.bin"/><Relationship Id="rId629" Type="http://schemas.openxmlformats.org/officeDocument/2006/relationships/oleObject" Target="embeddings/oleObject326.bin"/><Relationship Id="rId836" Type="http://schemas.openxmlformats.org/officeDocument/2006/relationships/image" Target="media/image389.wmf"/><Relationship Id="rId1021" Type="http://schemas.openxmlformats.org/officeDocument/2006/relationships/image" Target="media/image480.wmf"/><Relationship Id="rId903" Type="http://schemas.openxmlformats.org/officeDocument/2006/relationships/oleObject" Target="embeddings/oleObject470.bin"/><Relationship Id="rId32" Type="http://schemas.openxmlformats.org/officeDocument/2006/relationships/image" Target="media/image12.wmf"/><Relationship Id="rId181" Type="http://schemas.openxmlformats.org/officeDocument/2006/relationships/image" Target="media/image73.wmf"/><Relationship Id="rId279" Type="http://schemas.openxmlformats.org/officeDocument/2006/relationships/oleObject" Target="embeddings/oleObject150.bin"/><Relationship Id="rId486" Type="http://schemas.openxmlformats.org/officeDocument/2006/relationships/image" Target="media/image223.wmf"/><Relationship Id="rId693" Type="http://schemas.openxmlformats.org/officeDocument/2006/relationships/oleObject" Target="embeddings/oleObject363.bin"/><Relationship Id="rId139" Type="http://schemas.openxmlformats.org/officeDocument/2006/relationships/image" Target="media/image51.wmf"/><Relationship Id="rId346" Type="http://schemas.openxmlformats.org/officeDocument/2006/relationships/image" Target="media/image153.wmf"/><Relationship Id="rId553" Type="http://schemas.openxmlformats.org/officeDocument/2006/relationships/oleObject" Target="embeddings/oleObject288.bin"/><Relationship Id="rId760" Type="http://schemas.openxmlformats.org/officeDocument/2006/relationships/oleObject" Target="embeddings/oleObject398.bin"/><Relationship Id="rId998" Type="http://schemas.openxmlformats.org/officeDocument/2006/relationships/oleObject" Target="embeddings/oleObject519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95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6F2BBF-CA7F-4DFD-9991-1697DACFE8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10</TotalTime>
  <Pages>12</Pages>
  <Words>3454</Words>
  <Characters>19691</Characters>
  <Application>Microsoft Office Word</Application>
  <DocSecurity>0</DocSecurity>
  <Lines>164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</cp:revision>
  <cp:lastPrinted>2021-06-16T09:50:00Z</cp:lastPrinted>
  <dcterms:created xsi:type="dcterms:W3CDTF">2021-07-15T08:41:00Z</dcterms:created>
  <dcterms:modified xsi:type="dcterms:W3CDTF">2021-07-15T13:57:00Z</dcterms:modified>
</cp:coreProperties>
</file>